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2B015" w14:textId="77777777" w:rsidR="00187D5C" w:rsidRDefault="00187D5C" w:rsidP="00187D5C">
      <w:pPr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</w:p>
    <w:p w14:paraId="78158A35" w14:textId="0A2928B1" w:rsidR="00535E9B" w:rsidRDefault="001D10E4" w:rsidP="00187D5C">
      <w:pPr>
        <w:rPr>
          <w:rFonts w:ascii="Verdana" w:eastAsia="Verdana" w:hAnsi="Verdana" w:cs="Times New Roman"/>
          <w:b/>
        </w:rPr>
      </w:pPr>
      <w:r w:rsidRPr="00A21D48">
        <w:rPr>
          <w:rFonts w:ascii="Verdana" w:eastAsia="Verdana" w:hAnsi="Verdana"/>
          <w:b/>
          <w:szCs w:val="18"/>
        </w:rPr>
        <w:t xml:space="preserve">ZAŁĄCZNIK NR </w:t>
      </w:r>
      <w:r w:rsidR="000A54CA">
        <w:rPr>
          <w:rFonts w:ascii="Verdana" w:eastAsia="Verdana" w:hAnsi="Verdana"/>
          <w:b/>
          <w:szCs w:val="18"/>
        </w:rPr>
        <w:t>1.1</w:t>
      </w:r>
      <w:r w:rsidRPr="00F25A8C">
        <w:rPr>
          <w:rFonts w:ascii="Verdana" w:eastAsia="Verdana" w:hAnsi="Verdana"/>
          <w:b/>
          <w:sz w:val="22"/>
        </w:rPr>
        <w:t xml:space="preserve"> </w:t>
      </w:r>
      <w:r w:rsidR="006808C3">
        <w:rPr>
          <w:rFonts w:ascii="Verdana" w:eastAsia="Verdana" w:hAnsi="Verdana" w:cs="Times New Roman"/>
          <w:b/>
        </w:rPr>
        <w:t>–</w:t>
      </w:r>
      <w:r w:rsidR="00B67D39" w:rsidRPr="00B67D39">
        <w:rPr>
          <w:rFonts w:ascii="Verdana" w:eastAsia="Verdana" w:hAnsi="Verdana" w:cs="Times New Roman"/>
          <w:b/>
        </w:rPr>
        <w:t xml:space="preserve"> </w:t>
      </w:r>
      <w:r w:rsidR="00187D5C">
        <w:rPr>
          <w:rFonts w:ascii="Verdana" w:eastAsia="Verdana" w:hAnsi="Verdana" w:cs="Times New Roman"/>
          <w:b/>
        </w:rPr>
        <w:t>Formularz pytań i odpowiedzi</w:t>
      </w:r>
      <w:r w:rsidR="00C53D64">
        <w:rPr>
          <w:rFonts w:ascii="Verdana" w:eastAsia="Verdana" w:hAnsi="Verdana" w:cs="Times New Roman"/>
          <w:b/>
        </w:rPr>
        <w:t xml:space="preserve"> </w:t>
      </w:r>
    </w:p>
    <w:p w14:paraId="3DDCD18A" w14:textId="77777777" w:rsidR="008910CD" w:rsidRDefault="008910CD" w:rsidP="00187D5C">
      <w:pPr>
        <w:rPr>
          <w:rFonts w:ascii="Verdana" w:eastAsia="Verdana" w:hAnsi="Verdana" w:cs="Times New Roman"/>
          <w:b/>
        </w:rPr>
      </w:pPr>
    </w:p>
    <w:p w14:paraId="78D7DD76" w14:textId="3E20E31C" w:rsidR="008910CD" w:rsidRPr="008910CD" w:rsidRDefault="008910CD" w:rsidP="00187D5C">
      <w:pPr>
        <w:rPr>
          <w:rFonts w:ascii="Verdana" w:eastAsia="Verdana" w:hAnsi="Verdana" w:cs="Times New Roman"/>
          <w:bCs/>
        </w:rPr>
      </w:pPr>
      <w:r w:rsidRPr="008910CD">
        <w:rPr>
          <w:rFonts w:ascii="Verdana" w:eastAsia="Verdana" w:hAnsi="Verdana" w:cs="Times New Roman"/>
          <w:bCs/>
        </w:rPr>
        <w:t>Nazwa Wykonawcy udzielającego odpowiedzi:</w:t>
      </w:r>
    </w:p>
    <w:p w14:paraId="661388E1" w14:textId="2E9086E9" w:rsidR="008910CD" w:rsidRPr="008910CD" w:rsidRDefault="008910CD" w:rsidP="00187D5C">
      <w:pPr>
        <w:rPr>
          <w:rFonts w:ascii="Verdana" w:eastAsia="Verdana" w:hAnsi="Verdana" w:cs="Times New Roman"/>
          <w:bCs/>
        </w:rPr>
      </w:pPr>
      <w:r w:rsidRPr="008910CD">
        <w:rPr>
          <w:rFonts w:ascii="Verdana" w:eastAsia="Verdana" w:hAnsi="Verdana" w:cs="Times New Roman"/>
          <w:bCs/>
        </w:rPr>
        <w:t>………………………………………………………</w:t>
      </w:r>
      <w:r>
        <w:rPr>
          <w:rFonts w:ascii="Verdana" w:eastAsia="Verdana" w:hAnsi="Verdana" w:cs="Times New Roman"/>
          <w:bCs/>
        </w:rPr>
        <w:t>………………</w:t>
      </w:r>
      <w:r w:rsidR="00E97D62">
        <w:rPr>
          <w:rFonts w:ascii="Verdana" w:eastAsia="Verdana" w:hAnsi="Verdana" w:cs="Times New Roman"/>
          <w:bCs/>
        </w:rPr>
        <w:t>…</w:t>
      </w:r>
    </w:p>
    <w:p w14:paraId="26300BBE" w14:textId="7994527C" w:rsidR="008910CD" w:rsidRPr="008910CD" w:rsidRDefault="008910CD" w:rsidP="00187D5C">
      <w:pPr>
        <w:rPr>
          <w:rFonts w:ascii="Verdana" w:eastAsia="Verdana" w:hAnsi="Verdana" w:cs="Times New Roman"/>
          <w:bCs/>
        </w:rPr>
      </w:pPr>
      <w:r w:rsidRPr="008910CD">
        <w:rPr>
          <w:rFonts w:ascii="Verdana" w:eastAsia="Verdana" w:hAnsi="Verdana" w:cs="Times New Roman"/>
          <w:bCs/>
        </w:rPr>
        <w:t>………………………………………………………………</w:t>
      </w:r>
      <w:r>
        <w:rPr>
          <w:rFonts w:ascii="Verdana" w:eastAsia="Verdana" w:hAnsi="Verdana" w:cs="Times New Roman"/>
          <w:bCs/>
        </w:rPr>
        <w:t>………</w:t>
      </w:r>
      <w:r w:rsidR="00E97D62">
        <w:rPr>
          <w:rFonts w:ascii="Verdana" w:eastAsia="Verdana" w:hAnsi="Verdana" w:cs="Times New Roman"/>
          <w:bCs/>
        </w:rPr>
        <w:t>…</w:t>
      </w:r>
    </w:p>
    <w:p w14:paraId="7D38717D" w14:textId="77777777" w:rsidR="00FA6301" w:rsidRPr="00046553" w:rsidRDefault="00FA6301" w:rsidP="008E41A4">
      <w:pPr>
        <w:rPr>
          <w:rFonts w:ascii="Verdana" w:eastAsia="Verdana" w:hAnsi="Verdana" w:cs="Times New Roman"/>
          <w:b/>
        </w:rPr>
      </w:pPr>
    </w:p>
    <w:p w14:paraId="668C5EE3" w14:textId="193BA01B" w:rsidR="0023392C" w:rsidRDefault="0023392C" w:rsidP="0023392C">
      <w:pPr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>Pytania</w:t>
      </w:r>
      <w:r w:rsidR="001642A0">
        <w:rPr>
          <w:rFonts w:ascii="Verdana" w:eastAsia="Verdana" w:hAnsi="Verdana" w:cs="Times New Roman"/>
          <w:b/>
        </w:rPr>
        <w:t>:</w:t>
      </w:r>
    </w:p>
    <w:p w14:paraId="5B501555" w14:textId="77777777" w:rsidR="003E25D8" w:rsidRPr="00FA0ED7" w:rsidRDefault="003E25D8" w:rsidP="00FA0ED7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640DF4C8" w14:textId="41C22241" w:rsidR="001E4028" w:rsidRDefault="0051702C" w:rsidP="001E402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>
        <w:rPr>
          <w:rFonts w:ascii="Calibri" w:eastAsia="Times New Roman" w:hAnsi="Calibri" w:cs="Arial"/>
          <w:sz w:val="22"/>
          <w:szCs w:val="20"/>
          <w:lang w:eastAsia="pl-PL"/>
        </w:rPr>
        <w:t xml:space="preserve">Czy wykonawca realizuje usługi za pośrednictwem placówek własnych? W których lokalizacjach spośród wskazanych w OPZ </w:t>
      </w:r>
      <w:r w:rsidR="00AF65C1">
        <w:rPr>
          <w:rFonts w:ascii="Calibri" w:eastAsia="Times New Roman" w:hAnsi="Calibri" w:cs="Arial"/>
          <w:sz w:val="22"/>
          <w:szCs w:val="20"/>
          <w:lang w:eastAsia="pl-PL"/>
        </w:rPr>
        <w:t>W</w:t>
      </w:r>
      <w:r>
        <w:rPr>
          <w:rFonts w:ascii="Calibri" w:eastAsia="Times New Roman" w:hAnsi="Calibri" w:cs="Arial"/>
          <w:sz w:val="22"/>
          <w:szCs w:val="20"/>
          <w:lang w:eastAsia="pl-PL"/>
        </w:rPr>
        <w:t xml:space="preserve">ykonawca ma możliwość świadczenia usług w placówkach własnych? </w:t>
      </w:r>
      <w:r w:rsidR="001E4028"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W których lokalizacjach na terenie działania każdego z Oddziałów </w:t>
      </w:r>
      <w:r w:rsidR="00AF65C1">
        <w:rPr>
          <w:rFonts w:ascii="Calibri" w:eastAsia="Times New Roman" w:hAnsi="Calibri" w:cs="Arial"/>
          <w:sz w:val="22"/>
          <w:szCs w:val="20"/>
          <w:lang w:eastAsia="pl-PL"/>
        </w:rPr>
        <w:t>W</w:t>
      </w:r>
      <w:r>
        <w:rPr>
          <w:rFonts w:ascii="Calibri" w:eastAsia="Times New Roman" w:hAnsi="Calibri" w:cs="Arial"/>
          <w:sz w:val="22"/>
          <w:szCs w:val="20"/>
          <w:lang w:eastAsia="pl-PL"/>
        </w:rPr>
        <w:t xml:space="preserve">ykonawca zapewnia realizację usług </w:t>
      </w:r>
      <w:r w:rsidR="001E4028"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tylko przez </w:t>
      </w:r>
      <w:r w:rsidR="00AF65C1">
        <w:rPr>
          <w:rFonts w:ascii="Calibri" w:eastAsia="Times New Roman" w:hAnsi="Calibri" w:cs="Arial"/>
          <w:sz w:val="22"/>
          <w:szCs w:val="20"/>
          <w:lang w:eastAsia="pl-PL"/>
        </w:rPr>
        <w:t>P</w:t>
      </w:r>
      <w:r w:rsidR="001E4028" w:rsidRPr="001E4028">
        <w:rPr>
          <w:rFonts w:ascii="Calibri" w:eastAsia="Times New Roman" w:hAnsi="Calibri" w:cs="Arial"/>
          <w:sz w:val="22"/>
          <w:szCs w:val="20"/>
          <w:lang w:eastAsia="pl-PL"/>
        </w:rPr>
        <w:t>odwykonawców?</w:t>
      </w:r>
    </w:p>
    <w:p w14:paraId="1C2E6476" w14:textId="77777777" w:rsidR="00AF65C1" w:rsidRDefault="00AF65C1" w:rsidP="00AF65C1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5383334D" w14:textId="77777777" w:rsidR="001E4028" w:rsidRPr="001E4028" w:rsidRDefault="001E4028" w:rsidP="001E4028">
      <w:pPr>
        <w:pStyle w:val="Akapitzlist"/>
        <w:spacing w:after="0" w:line="276" w:lineRule="auto"/>
        <w:jc w:val="both"/>
        <w:rPr>
          <w:rFonts w:ascii="Calibri" w:eastAsia="Times New Roman" w:hAnsi="Calibri" w:cs="Arial"/>
          <w:b/>
          <w:bCs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b/>
          <w:bCs/>
          <w:sz w:val="22"/>
          <w:szCs w:val="20"/>
          <w:lang w:eastAsia="pl-PL"/>
        </w:rPr>
        <w:t>Odpowiedź:</w:t>
      </w:r>
    </w:p>
    <w:p w14:paraId="6B22C920" w14:textId="440F15EC" w:rsidR="001E4028" w:rsidRDefault="001E4028" w:rsidP="0051702C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63F489CF" w14:textId="77777777" w:rsidR="00AF65C1" w:rsidRPr="0051702C" w:rsidRDefault="00AF65C1" w:rsidP="0051702C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06747E37" w14:textId="5F3562C0" w:rsidR="001E4028" w:rsidRDefault="001E4028" w:rsidP="001E402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Jakie </w:t>
      </w:r>
      <w:r w:rsidR="00AF65C1">
        <w:rPr>
          <w:rFonts w:ascii="Calibri" w:eastAsia="Times New Roman" w:hAnsi="Calibri" w:cs="Arial"/>
          <w:sz w:val="22"/>
          <w:szCs w:val="20"/>
          <w:lang w:eastAsia="pl-PL"/>
        </w:rPr>
        <w:t>W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ykonawca może zagwarantować najkrótsze możliwe terminy umówienia wizyty u </w:t>
      </w:r>
      <w:r w:rsidR="002A7912">
        <w:rPr>
          <w:rFonts w:ascii="Calibri" w:eastAsia="Times New Roman" w:hAnsi="Calibri" w:cs="Arial"/>
          <w:sz w:val="22"/>
          <w:szCs w:val="20"/>
          <w:lang w:eastAsia="pl-PL"/>
        </w:rPr>
        <w:t xml:space="preserve">lekarzy 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specjalistów</w:t>
      </w:r>
      <w:r w:rsidR="002A7912">
        <w:rPr>
          <w:rFonts w:ascii="Calibri" w:eastAsia="Times New Roman" w:hAnsi="Calibri" w:cs="Arial"/>
          <w:sz w:val="22"/>
          <w:szCs w:val="20"/>
          <w:lang w:eastAsia="pl-PL"/>
        </w:rPr>
        <w:t xml:space="preserve"> </w:t>
      </w:r>
      <w:r w:rsidR="002A7912" w:rsidRPr="001E4028">
        <w:rPr>
          <w:rFonts w:ascii="Calibri" w:eastAsia="Times New Roman" w:hAnsi="Calibri" w:cs="Arial"/>
          <w:sz w:val="22"/>
          <w:szCs w:val="20"/>
          <w:lang w:eastAsia="pl-PL"/>
        </w:rPr>
        <w:t>(z podziałem na specjalizacje podstawowe i rzadkie)</w:t>
      </w:r>
      <w:r w:rsidR="002A7912">
        <w:rPr>
          <w:rFonts w:ascii="Calibri" w:eastAsia="Times New Roman" w:hAnsi="Calibri" w:cs="Arial"/>
          <w:sz w:val="22"/>
          <w:szCs w:val="20"/>
          <w:lang w:eastAsia="pl-PL"/>
        </w:rPr>
        <w:t>?</w:t>
      </w:r>
    </w:p>
    <w:p w14:paraId="5E70C4A9" w14:textId="77777777" w:rsidR="00AF65C1" w:rsidRDefault="00AF65C1" w:rsidP="00AF65C1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4A5F69F5" w14:textId="77777777" w:rsidR="001E4028" w:rsidRPr="001E4028" w:rsidRDefault="001E4028" w:rsidP="001E4028">
      <w:pPr>
        <w:pStyle w:val="Akapitzlist"/>
        <w:spacing w:after="0" w:line="276" w:lineRule="auto"/>
        <w:jc w:val="both"/>
        <w:rPr>
          <w:rFonts w:ascii="Calibri" w:eastAsia="Times New Roman" w:hAnsi="Calibri" w:cs="Arial"/>
          <w:b/>
          <w:bCs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b/>
          <w:bCs/>
          <w:sz w:val="22"/>
          <w:szCs w:val="20"/>
          <w:lang w:eastAsia="pl-PL"/>
        </w:rPr>
        <w:t>Odpowiedź:</w:t>
      </w:r>
    </w:p>
    <w:p w14:paraId="71CFC257" w14:textId="0F7B0B2B" w:rsidR="001E4028" w:rsidRDefault="001E4028" w:rsidP="001E4028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67D888F7" w14:textId="77777777" w:rsidR="00AF65C1" w:rsidRPr="002A7912" w:rsidRDefault="00AF65C1" w:rsidP="002A7912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5F3BC336" w14:textId="305906FE" w:rsidR="002A7912" w:rsidRDefault="002A7912" w:rsidP="002A7912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Pros</w:t>
      </w:r>
      <w:r>
        <w:rPr>
          <w:rFonts w:ascii="Calibri" w:eastAsia="Times New Roman" w:hAnsi="Calibri" w:cs="Arial"/>
          <w:sz w:val="22"/>
          <w:szCs w:val="20"/>
          <w:lang w:eastAsia="pl-PL"/>
        </w:rPr>
        <w:t>imy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 o wskazanie gwarantowanych, maksymalnych terminów oczekiwania na wizytę u lekarzy specjalistów (z podziałem na specjalizacje podstawowe i rzadkie)</w:t>
      </w:r>
      <w:r>
        <w:rPr>
          <w:rFonts w:ascii="Calibri" w:eastAsia="Times New Roman" w:hAnsi="Calibri" w:cs="Arial"/>
          <w:sz w:val="22"/>
          <w:szCs w:val="20"/>
          <w:lang w:eastAsia="pl-PL"/>
        </w:rPr>
        <w:t>?</w:t>
      </w:r>
    </w:p>
    <w:p w14:paraId="12BCDA84" w14:textId="77777777" w:rsidR="002A7912" w:rsidRDefault="002A7912" w:rsidP="002A7912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7217C301" w14:textId="77777777" w:rsidR="002A7912" w:rsidRPr="001E4028" w:rsidRDefault="002A7912" w:rsidP="002A7912">
      <w:pPr>
        <w:pStyle w:val="Akapitzlist"/>
        <w:spacing w:after="0" w:line="276" w:lineRule="auto"/>
        <w:jc w:val="both"/>
        <w:rPr>
          <w:rFonts w:ascii="Calibri" w:eastAsia="Times New Roman" w:hAnsi="Calibri" w:cs="Arial"/>
          <w:b/>
          <w:bCs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b/>
          <w:bCs/>
          <w:sz w:val="22"/>
          <w:szCs w:val="20"/>
          <w:lang w:eastAsia="pl-PL"/>
        </w:rPr>
        <w:t>Odpowiedź:</w:t>
      </w:r>
    </w:p>
    <w:p w14:paraId="14A10164" w14:textId="77777777" w:rsidR="002A7912" w:rsidRDefault="002A7912" w:rsidP="002A7912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3D32C1A6" w14:textId="77777777" w:rsidR="002A7912" w:rsidRDefault="002A7912" w:rsidP="002A7912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632CCC63" w14:textId="309AC98C" w:rsidR="001E4028" w:rsidRDefault="001E4028" w:rsidP="001E402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Czy </w:t>
      </w:r>
      <w:r w:rsidR="004F5917">
        <w:rPr>
          <w:rFonts w:ascii="Calibri" w:eastAsia="Times New Roman" w:hAnsi="Calibri" w:cs="Arial"/>
          <w:sz w:val="22"/>
          <w:szCs w:val="20"/>
          <w:lang w:eastAsia="pl-PL"/>
        </w:rPr>
        <w:t>W</w:t>
      </w:r>
      <w:r w:rsidR="0027699C">
        <w:rPr>
          <w:rFonts w:ascii="Calibri" w:eastAsia="Times New Roman" w:hAnsi="Calibri" w:cs="Arial"/>
          <w:sz w:val="22"/>
          <w:szCs w:val="20"/>
          <w:lang w:eastAsia="pl-PL"/>
        </w:rPr>
        <w:t>ykonawca jest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 w stanie realizować równolegle usługi z zakresu medycyny pracy i pakietów medycznych zgodnie z opisem przedmiotu zamówienia?</w:t>
      </w:r>
    </w:p>
    <w:p w14:paraId="1C7676D3" w14:textId="77777777" w:rsidR="00AF65C1" w:rsidRPr="004F5917" w:rsidRDefault="00AF65C1" w:rsidP="004F5917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00F4C0CA" w14:textId="77777777" w:rsidR="001E4028" w:rsidRPr="001E4028" w:rsidRDefault="001E4028" w:rsidP="001E4028">
      <w:pPr>
        <w:pStyle w:val="Akapitzlist"/>
        <w:spacing w:after="0" w:line="276" w:lineRule="auto"/>
        <w:jc w:val="both"/>
        <w:rPr>
          <w:rFonts w:ascii="Calibri" w:eastAsia="Times New Roman" w:hAnsi="Calibri" w:cs="Arial"/>
          <w:b/>
          <w:bCs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b/>
          <w:bCs/>
          <w:sz w:val="22"/>
          <w:szCs w:val="20"/>
          <w:lang w:eastAsia="pl-PL"/>
        </w:rPr>
        <w:t>Odpowiedź:</w:t>
      </w:r>
    </w:p>
    <w:p w14:paraId="6A8B66D4" w14:textId="55D86ECC" w:rsidR="001E4028" w:rsidRDefault="001E4028" w:rsidP="001E4028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685B1DEE" w14:textId="77777777" w:rsidR="00AF65C1" w:rsidRPr="001E4028" w:rsidRDefault="00AF65C1" w:rsidP="001E4028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48A9D7F1" w14:textId="0BAC9650" w:rsidR="001E4028" w:rsidRDefault="001E4028" w:rsidP="001E402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Czy </w:t>
      </w:r>
      <w:r w:rsidR="00AF65C1">
        <w:rPr>
          <w:rFonts w:ascii="Calibri" w:eastAsia="Times New Roman" w:hAnsi="Calibri" w:cs="Arial"/>
          <w:sz w:val="22"/>
          <w:szCs w:val="20"/>
          <w:lang w:eastAsia="pl-PL"/>
        </w:rPr>
        <w:t>W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ykonawca jest w stanie zrefundować koszt usługi z zakresu medycyny pracy, w przypadku kiedy nie ma możliwości zapewnienia usługi w lokalizacji kluczowej? W jakiej formie odbywa się taki zwrot?</w:t>
      </w:r>
    </w:p>
    <w:p w14:paraId="1DAFA7D7" w14:textId="77777777" w:rsidR="00AF65C1" w:rsidRDefault="00AF65C1" w:rsidP="00AF65C1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508F94C2" w14:textId="77777777" w:rsidR="001E4028" w:rsidRPr="001E4028" w:rsidRDefault="001E4028" w:rsidP="001E4028">
      <w:pPr>
        <w:pStyle w:val="Akapitzlist"/>
        <w:spacing w:after="0" w:line="276" w:lineRule="auto"/>
        <w:jc w:val="both"/>
        <w:rPr>
          <w:rFonts w:ascii="Calibri" w:eastAsia="Times New Roman" w:hAnsi="Calibri" w:cs="Arial"/>
          <w:b/>
          <w:bCs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b/>
          <w:bCs/>
          <w:sz w:val="22"/>
          <w:szCs w:val="20"/>
          <w:lang w:eastAsia="pl-PL"/>
        </w:rPr>
        <w:t>Odpowiedź:</w:t>
      </w:r>
    </w:p>
    <w:p w14:paraId="2E1757C9" w14:textId="592C1865" w:rsidR="001E4028" w:rsidRDefault="001E4028" w:rsidP="001E4028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5C18CEC1" w14:textId="77777777" w:rsidR="00AF65C1" w:rsidRDefault="00AF65C1" w:rsidP="00AB24A7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3C589CAC" w14:textId="77777777" w:rsidR="003E25D8" w:rsidRDefault="003E25D8" w:rsidP="00AB24A7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6277F6A7" w14:textId="77777777" w:rsidR="003E25D8" w:rsidRPr="00AB24A7" w:rsidRDefault="003E25D8" w:rsidP="00AB24A7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4D8702FB" w14:textId="209A2AB9" w:rsidR="00AF65C1" w:rsidRPr="00E25305" w:rsidRDefault="001E4028" w:rsidP="00E25305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lastRenderedPageBreak/>
        <w:t xml:space="preserve">Jakie </w:t>
      </w:r>
      <w:r w:rsidR="00AF65C1">
        <w:rPr>
          <w:rFonts w:ascii="Calibri" w:eastAsia="Times New Roman" w:hAnsi="Calibri" w:cs="Arial"/>
          <w:sz w:val="22"/>
          <w:szCs w:val="20"/>
          <w:lang w:eastAsia="pl-PL"/>
        </w:rPr>
        <w:t>W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ykonawca mógłby zaoferować zniżki na dodatkowe usługi medyczne</w:t>
      </w:r>
      <w:r w:rsidR="00AB24A7">
        <w:rPr>
          <w:rFonts w:ascii="Calibri" w:eastAsia="Times New Roman" w:hAnsi="Calibri" w:cs="Arial"/>
          <w:sz w:val="22"/>
          <w:szCs w:val="20"/>
          <w:lang w:eastAsia="pl-PL"/>
        </w:rPr>
        <w:t>, które nie zostały ujęte w specyfikacji OPZ?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 </w:t>
      </w:r>
      <w:r w:rsidR="00AB24A7">
        <w:rPr>
          <w:rFonts w:ascii="Calibri" w:eastAsia="Times New Roman" w:hAnsi="Calibri" w:cs="Arial"/>
          <w:sz w:val="22"/>
          <w:szCs w:val="20"/>
          <w:lang w:eastAsia="pl-PL"/>
        </w:rPr>
        <w:t>Prosimy o określenie listy tych usług wraz ze wskazaniem wysokości zniżki w formie procentowej.</w:t>
      </w:r>
    </w:p>
    <w:p w14:paraId="39781AE9" w14:textId="77777777" w:rsidR="00E25305" w:rsidRDefault="00E25305" w:rsidP="001E4028">
      <w:pPr>
        <w:pStyle w:val="Akapitzlist"/>
        <w:spacing w:after="0" w:line="276" w:lineRule="auto"/>
        <w:jc w:val="both"/>
        <w:rPr>
          <w:rFonts w:ascii="Calibri" w:eastAsia="Times New Roman" w:hAnsi="Calibri" w:cs="Arial"/>
          <w:b/>
          <w:bCs/>
          <w:sz w:val="22"/>
          <w:szCs w:val="20"/>
          <w:lang w:eastAsia="pl-PL"/>
        </w:rPr>
      </w:pPr>
    </w:p>
    <w:p w14:paraId="5640AD2D" w14:textId="5565B25A" w:rsidR="001E4028" w:rsidRPr="001E4028" w:rsidRDefault="001E4028" w:rsidP="001E4028">
      <w:pPr>
        <w:pStyle w:val="Akapitzlist"/>
        <w:spacing w:after="0" w:line="276" w:lineRule="auto"/>
        <w:jc w:val="both"/>
        <w:rPr>
          <w:rFonts w:ascii="Calibri" w:eastAsia="Times New Roman" w:hAnsi="Calibri" w:cs="Arial"/>
          <w:b/>
          <w:bCs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b/>
          <w:bCs/>
          <w:sz w:val="22"/>
          <w:szCs w:val="20"/>
          <w:lang w:eastAsia="pl-PL"/>
        </w:rPr>
        <w:t>Odpowiedź:</w:t>
      </w:r>
    </w:p>
    <w:p w14:paraId="60A9341A" w14:textId="70F67396" w:rsidR="001E4028" w:rsidRDefault="001E4028" w:rsidP="001E4028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03359894" w14:textId="77777777" w:rsidR="00AF65C1" w:rsidRPr="001E4028" w:rsidRDefault="00AF65C1" w:rsidP="001E4028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1C340C1A" w14:textId="2C322099" w:rsidR="001E4028" w:rsidRDefault="006F3D51" w:rsidP="001E402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>
        <w:rPr>
          <w:rFonts w:ascii="Calibri" w:eastAsia="Times New Roman" w:hAnsi="Calibri" w:cs="Arial"/>
          <w:sz w:val="22"/>
          <w:szCs w:val="20"/>
          <w:lang w:eastAsia="pl-PL"/>
        </w:rPr>
        <w:t>Prosimy o w</w:t>
      </w:r>
      <w:r w:rsidR="001E4028"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skazanie badań lub konsultacji (spośród </w:t>
      </w:r>
      <w:r w:rsidR="00AB78E8">
        <w:rPr>
          <w:rFonts w:ascii="Calibri" w:eastAsia="Times New Roman" w:hAnsi="Calibri" w:cs="Arial"/>
          <w:sz w:val="22"/>
          <w:szCs w:val="20"/>
          <w:lang w:eastAsia="pl-PL"/>
        </w:rPr>
        <w:t>wyszczególnionych</w:t>
      </w:r>
      <w:r w:rsidR="001E4028"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 w OPZ) najrzadziej lub w ogóle niewykorzystywanych, zwłaszcza takich, których dostępność szczególnie wpływa na wzrost ceny abonamentu</w:t>
      </w:r>
      <w:r w:rsidR="00AF65C1">
        <w:rPr>
          <w:rFonts w:ascii="Calibri" w:eastAsia="Times New Roman" w:hAnsi="Calibri" w:cs="Arial"/>
          <w:sz w:val="22"/>
          <w:szCs w:val="20"/>
          <w:lang w:eastAsia="pl-PL"/>
        </w:rPr>
        <w:t>.</w:t>
      </w:r>
    </w:p>
    <w:p w14:paraId="625E03AF" w14:textId="77777777" w:rsidR="00AF65C1" w:rsidRDefault="00AF65C1" w:rsidP="00AF65C1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64FFC704" w14:textId="77777777" w:rsidR="001E4028" w:rsidRPr="001E4028" w:rsidRDefault="001E4028" w:rsidP="001E4028">
      <w:pPr>
        <w:pStyle w:val="Akapitzlist"/>
        <w:spacing w:after="0" w:line="276" w:lineRule="auto"/>
        <w:jc w:val="both"/>
        <w:rPr>
          <w:rFonts w:ascii="Calibri" w:eastAsia="Times New Roman" w:hAnsi="Calibri" w:cs="Arial"/>
          <w:b/>
          <w:bCs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b/>
          <w:bCs/>
          <w:sz w:val="22"/>
          <w:szCs w:val="20"/>
          <w:lang w:eastAsia="pl-PL"/>
        </w:rPr>
        <w:t>Odpowiedź:</w:t>
      </w:r>
    </w:p>
    <w:p w14:paraId="2AC50FE6" w14:textId="19ACE522" w:rsidR="001E4028" w:rsidRDefault="001E4028" w:rsidP="001E4028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1D03055B" w14:textId="77777777" w:rsidR="00AF65C1" w:rsidRPr="001E4028" w:rsidRDefault="00AF65C1" w:rsidP="001E4028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13C0F72C" w14:textId="12CB21E0" w:rsidR="001E4028" w:rsidRDefault="00761F0A" w:rsidP="001E402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>
        <w:rPr>
          <w:rFonts w:ascii="Calibri" w:eastAsia="Times New Roman" w:hAnsi="Calibri" w:cs="Arial"/>
          <w:sz w:val="22"/>
          <w:szCs w:val="20"/>
          <w:lang w:eastAsia="pl-PL"/>
        </w:rPr>
        <w:t>Prosimy o w</w:t>
      </w:r>
      <w:r w:rsidR="001E4028" w:rsidRPr="001E4028">
        <w:rPr>
          <w:rFonts w:ascii="Calibri" w:eastAsia="Times New Roman" w:hAnsi="Calibri" w:cs="Arial"/>
          <w:sz w:val="22"/>
          <w:szCs w:val="20"/>
          <w:lang w:eastAsia="pl-PL"/>
        </w:rPr>
        <w:t>skazanie lokalizacji, w których świadczenie usług szczególnie wpływa na wzrost ceny abonamentu</w:t>
      </w:r>
      <w:r>
        <w:rPr>
          <w:rFonts w:ascii="Calibri" w:eastAsia="Times New Roman" w:hAnsi="Calibri" w:cs="Arial"/>
          <w:sz w:val="22"/>
          <w:szCs w:val="20"/>
          <w:lang w:eastAsia="pl-PL"/>
        </w:rPr>
        <w:t>.</w:t>
      </w:r>
    </w:p>
    <w:p w14:paraId="1C358589" w14:textId="77777777" w:rsidR="00AF65C1" w:rsidRDefault="00AF65C1" w:rsidP="00AF65C1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226F8563" w14:textId="77777777" w:rsidR="001E4028" w:rsidRPr="001E4028" w:rsidRDefault="001E4028" w:rsidP="001E4028">
      <w:pPr>
        <w:pStyle w:val="Akapitzlist"/>
        <w:spacing w:after="0" w:line="276" w:lineRule="auto"/>
        <w:jc w:val="both"/>
        <w:rPr>
          <w:rFonts w:ascii="Calibri" w:eastAsia="Times New Roman" w:hAnsi="Calibri" w:cs="Arial"/>
          <w:b/>
          <w:bCs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b/>
          <w:bCs/>
          <w:sz w:val="22"/>
          <w:szCs w:val="20"/>
          <w:lang w:eastAsia="pl-PL"/>
        </w:rPr>
        <w:t>Odpowiedź:</w:t>
      </w:r>
    </w:p>
    <w:p w14:paraId="3C8DAE96" w14:textId="26ECC44C" w:rsidR="001E4028" w:rsidRDefault="001E4028" w:rsidP="001E4028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4AEFE9BD" w14:textId="77777777" w:rsidR="00AF65C1" w:rsidRPr="001E4028" w:rsidRDefault="00AF65C1" w:rsidP="001E4028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6CD70F86" w14:textId="1A196626" w:rsidR="001E4028" w:rsidRDefault="00AB78E8" w:rsidP="001E402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>
        <w:rPr>
          <w:rFonts w:ascii="Calibri" w:eastAsia="Times New Roman" w:hAnsi="Calibri" w:cs="Arial"/>
          <w:sz w:val="22"/>
          <w:szCs w:val="20"/>
          <w:lang w:eastAsia="pl-PL"/>
        </w:rPr>
        <w:t>Prosimy o w</w:t>
      </w:r>
      <w:r w:rsidR="001E4028"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skazanie badań lub konsultacji (spośród </w:t>
      </w:r>
      <w:r>
        <w:rPr>
          <w:rFonts w:ascii="Calibri" w:eastAsia="Times New Roman" w:hAnsi="Calibri" w:cs="Arial"/>
          <w:sz w:val="22"/>
          <w:szCs w:val="20"/>
          <w:lang w:eastAsia="pl-PL"/>
        </w:rPr>
        <w:t>wyszczególnionych</w:t>
      </w:r>
      <w:r w:rsidR="001E4028"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 w OPZ), których świadczenie szczególnie wpływa na wzrost ceny abonamentu</w:t>
      </w:r>
      <w:r>
        <w:rPr>
          <w:rFonts w:ascii="Calibri" w:eastAsia="Times New Roman" w:hAnsi="Calibri" w:cs="Arial"/>
          <w:sz w:val="22"/>
          <w:szCs w:val="20"/>
          <w:lang w:eastAsia="pl-PL"/>
        </w:rPr>
        <w:t>.</w:t>
      </w:r>
    </w:p>
    <w:p w14:paraId="603CA179" w14:textId="77777777" w:rsidR="00AF65C1" w:rsidRDefault="00AF65C1" w:rsidP="00AF65C1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539667D3" w14:textId="77777777" w:rsidR="001E4028" w:rsidRPr="001E4028" w:rsidRDefault="001E4028" w:rsidP="001E4028">
      <w:pPr>
        <w:pStyle w:val="Akapitzlist"/>
        <w:spacing w:after="0" w:line="276" w:lineRule="auto"/>
        <w:jc w:val="both"/>
        <w:rPr>
          <w:rFonts w:ascii="Calibri" w:eastAsia="Times New Roman" w:hAnsi="Calibri" w:cs="Arial"/>
          <w:b/>
          <w:bCs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b/>
          <w:bCs/>
          <w:sz w:val="22"/>
          <w:szCs w:val="20"/>
          <w:lang w:eastAsia="pl-PL"/>
        </w:rPr>
        <w:t>Odpowiedź:</w:t>
      </w:r>
    </w:p>
    <w:p w14:paraId="2104E373" w14:textId="53D212FE" w:rsidR="001E4028" w:rsidRDefault="001E4028" w:rsidP="001E4028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5754D2A0" w14:textId="77777777" w:rsidR="00AF65C1" w:rsidRPr="001E4028" w:rsidRDefault="00AF65C1" w:rsidP="001E4028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49BFCA5E" w14:textId="7111CE53" w:rsidR="001E4028" w:rsidRDefault="001E4028" w:rsidP="001E402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Jakie są możliwości </w:t>
      </w:r>
      <w:r w:rsidR="00AF65C1">
        <w:rPr>
          <w:rFonts w:ascii="Calibri" w:eastAsia="Times New Roman" w:hAnsi="Calibri" w:cs="Arial"/>
          <w:sz w:val="22"/>
          <w:szCs w:val="20"/>
          <w:lang w:eastAsia="pl-PL"/>
        </w:rPr>
        <w:t>W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ykonawcy w zakresie udostępnienia dedykowanego systemu elektroniczny</w:t>
      </w:r>
      <w:r>
        <w:rPr>
          <w:rFonts w:ascii="Calibri" w:eastAsia="Times New Roman" w:hAnsi="Calibri" w:cs="Arial"/>
          <w:sz w:val="22"/>
          <w:szCs w:val="20"/>
          <w:lang w:eastAsia="pl-PL"/>
        </w:rPr>
        <w:t>ch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 rezerwacji usług medycznych i wystawiania recept?</w:t>
      </w:r>
      <w:r>
        <w:rPr>
          <w:rFonts w:ascii="Calibri" w:eastAsia="Times New Roman" w:hAnsi="Calibri" w:cs="Arial"/>
          <w:sz w:val="22"/>
          <w:szCs w:val="20"/>
          <w:lang w:eastAsia="pl-PL"/>
        </w:rPr>
        <w:t xml:space="preserve"> Czy </w:t>
      </w:r>
      <w:r w:rsidR="00AF65C1">
        <w:rPr>
          <w:rFonts w:ascii="Calibri" w:eastAsia="Times New Roman" w:hAnsi="Calibri" w:cs="Arial"/>
          <w:sz w:val="22"/>
          <w:szCs w:val="20"/>
          <w:lang w:eastAsia="pl-PL"/>
        </w:rPr>
        <w:t>W</w:t>
      </w:r>
      <w:r>
        <w:rPr>
          <w:rFonts w:ascii="Calibri" w:eastAsia="Times New Roman" w:hAnsi="Calibri" w:cs="Arial"/>
          <w:sz w:val="22"/>
          <w:szCs w:val="20"/>
          <w:lang w:eastAsia="pl-PL"/>
        </w:rPr>
        <w:t>ykonawca zapewnia taki system? Czy w systemie jest możliwość przechowywania dokumentacji medycznej pacjentów?</w:t>
      </w:r>
    </w:p>
    <w:p w14:paraId="579BA7B8" w14:textId="77777777" w:rsidR="00AF65C1" w:rsidRDefault="00AF65C1" w:rsidP="00AF65C1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3743C079" w14:textId="77777777" w:rsidR="001E4028" w:rsidRPr="001E4028" w:rsidRDefault="001E4028" w:rsidP="001E4028">
      <w:pPr>
        <w:pStyle w:val="Akapitzlist"/>
        <w:spacing w:after="0" w:line="276" w:lineRule="auto"/>
        <w:jc w:val="both"/>
        <w:rPr>
          <w:rFonts w:ascii="Calibri" w:eastAsia="Times New Roman" w:hAnsi="Calibri" w:cs="Arial"/>
          <w:b/>
          <w:bCs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b/>
          <w:bCs/>
          <w:sz w:val="22"/>
          <w:szCs w:val="20"/>
          <w:lang w:eastAsia="pl-PL"/>
        </w:rPr>
        <w:t>Odpowiedź:</w:t>
      </w:r>
    </w:p>
    <w:p w14:paraId="458BCF32" w14:textId="13817D7C" w:rsidR="001E4028" w:rsidRDefault="001E4028" w:rsidP="001E4028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43F61CF3" w14:textId="77777777" w:rsidR="00AF65C1" w:rsidRPr="00BB2964" w:rsidRDefault="00AF65C1" w:rsidP="00BB2964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29864493" w14:textId="7F46D673" w:rsidR="001E4028" w:rsidRDefault="001E4028" w:rsidP="001E402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Czy </w:t>
      </w:r>
      <w:r w:rsidR="00AF65C1">
        <w:rPr>
          <w:rFonts w:ascii="Calibri" w:eastAsia="Times New Roman" w:hAnsi="Calibri" w:cs="Arial"/>
          <w:sz w:val="22"/>
          <w:szCs w:val="20"/>
          <w:lang w:eastAsia="pl-PL"/>
        </w:rPr>
        <w:t>W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ykonawca zapewni szczepienie przeciw kleszczowemu zapaleniu mózgu? W jaki sposób </w:t>
      </w:r>
      <w:r w:rsidR="00AF65C1">
        <w:rPr>
          <w:rFonts w:ascii="Calibri" w:eastAsia="Times New Roman" w:hAnsi="Calibri" w:cs="Arial"/>
          <w:sz w:val="22"/>
          <w:szCs w:val="20"/>
          <w:lang w:eastAsia="pl-PL"/>
        </w:rPr>
        <w:t>W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ykonawca organizuje proces takiego szczepienia? W jakim stopniu taka usługa wpłynie na cenę pakietu?</w:t>
      </w:r>
    </w:p>
    <w:p w14:paraId="56526684" w14:textId="77777777" w:rsidR="00AF65C1" w:rsidRDefault="00AF65C1" w:rsidP="00AF65C1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6DDBDF3F" w14:textId="77777777" w:rsidR="00F47EFB" w:rsidRPr="001E4028" w:rsidRDefault="00F47EFB" w:rsidP="00F47EFB">
      <w:pPr>
        <w:pStyle w:val="Akapitzlist"/>
        <w:spacing w:after="0" w:line="276" w:lineRule="auto"/>
        <w:jc w:val="both"/>
        <w:rPr>
          <w:rFonts w:ascii="Calibri" w:eastAsia="Times New Roman" w:hAnsi="Calibri" w:cs="Arial"/>
          <w:b/>
          <w:bCs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b/>
          <w:bCs/>
          <w:sz w:val="22"/>
          <w:szCs w:val="20"/>
          <w:lang w:eastAsia="pl-PL"/>
        </w:rPr>
        <w:t>Odpowiedź:</w:t>
      </w:r>
    </w:p>
    <w:p w14:paraId="355F1801" w14:textId="1DCAED20" w:rsidR="00E25305" w:rsidRDefault="00F47EFB" w:rsidP="00E25305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05776A4B" w14:textId="77777777" w:rsidR="003E25D8" w:rsidRDefault="003E25D8" w:rsidP="00E25305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0BFA63D0" w14:textId="77777777" w:rsidR="003E25D8" w:rsidRDefault="003E25D8" w:rsidP="00E25305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1BAD5BFB" w14:textId="77777777" w:rsidR="003E25D8" w:rsidRPr="00E25305" w:rsidRDefault="003E25D8" w:rsidP="00E25305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3C4284DD" w14:textId="77777777" w:rsidR="00E25305" w:rsidRPr="00F47EFB" w:rsidRDefault="00E25305" w:rsidP="00F47EFB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1F018822" w14:textId="6C6561B0" w:rsidR="001E4028" w:rsidRDefault="001E4028" w:rsidP="001E402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lastRenderedPageBreak/>
        <w:t xml:space="preserve">Czy </w:t>
      </w:r>
      <w:r w:rsidR="00AF65C1">
        <w:rPr>
          <w:rFonts w:ascii="Calibri" w:eastAsia="Times New Roman" w:hAnsi="Calibri" w:cs="Arial"/>
          <w:sz w:val="22"/>
          <w:szCs w:val="20"/>
          <w:lang w:eastAsia="pl-PL"/>
        </w:rPr>
        <w:t>W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ykonawca ma możliwość zapewnienia szczepień przeciwko grypie? W jaki sposób </w:t>
      </w:r>
      <w:r w:rsidR="00AF65C1">
        <w:rPr>
          <w:rFonts w:ascii="Calibri" w:eastAsia="Times New Roman" w:hAnsi="Calibri" w:cs="Arial"/>
          <w:sz w:val="22"/>
          <w:szCs w:val="20"/>
          <w:lang w:eastAsia="pl-PL"/>
        </w:rPr>
        <w:t>W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ykonawca </w:t>
      </w:r>
      <w:r w:rsidR="00F47EFB">
        <w:rPr>
          <w:rFonts w:ascii="Calibri" w:eastAsia="Times New Roman" w:hAnsi="Calibri" w:cs="Arial"/>
          <w:sz w:val="22"/>
          <w:szCs w:val="20"/>
          <w:lang w:eastAsia="pl-PL"/>
        </w:rPr>
        <w:t>mógłby z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organiz</w:t>
      </w:r>
      <w:r w:rsidR="00F47EFB">
        <w:rPr>
          <w:rFonts w:ascii="Calibri" w:eastAsia="Times New Roman" w:hAnsi="Calibri" w:cs="Arial"/>
          <w:sz w:val="22"/>
          <w:szCs w:val="20"/>
          <w:lang w:eastAsia="pl-PL"/>
        </w:rPr>
        <w:t>ować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 proces takiego szczepienia</w:t>
      </w:r>
      <w:r w:rsidR="00F47EFB">
        <w:rPr>
          <w:rFonts w:ascii="Calibri" w:eastAsia="Times New Roman" w:hAnsi="Calibri" w:cs="Arial"/>
          <w:sz w:val="22"/>
          <w:szCs w:val="20"/>
          <w:lang w:eastAsia="pl-PL"/>
        </w:rPr>
        <w:t xml:space="preserve"> w przypadku lokalizacji wskazanych w OPZ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? W jakim stopniu taka usługa wpłynie na cenę pakietu?</w:t>
      </w:r>
    </w:p>
    <w:p w14:paraId="1EE85887" w14:textId="77777777" w:rsidR="00AF65C1" w:rsidRDefault="00AF65C1" w:rsidP="00AF65C1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39D38E39" w14:textId="77777777" w:rsidR="00F47EFB" w:rsidRPr="001E4028" w:rsidRDefault="00F47EFB" w:rsidP="00F47EFB">
      <w:pPr>
        <w:pStyle w:val="Akapitzlist"/>
        <w:spacing w:after="0" w:line="276" w:lineRule="auto"/>
        <w:jc w:val="both"/>
        <w:rPr>
          <w:rFonts w:ascii="Calibri" w:eastAsia="Times New Roman" w:hAnsi="Calibri" w:cs="Arial"/>
          <w:b/>
          <w:bCs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b/>
          <w:bCs/>
          <w:sz w:val="22"/>
          <w:szCs w:val="20"/>
          <w:lang w:eastAsia="pl-PL"/>
        </w:rPr>
        <w:t>Odpowiedź:</w:t>
      </w:r>
    </w:p>
    <w:p w14:paraId="1A3C2368" w14:textId="30C3040F" w:rsidR="00AF65C1" w:rsidRPr="00E25305" w:rsidRDefault="00F47EFB" w:rsidP="00E25305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479183FD" w14:textId="77777777" w:rsidR="00AF65C1" w:rsidRDefault="00AF65C1" w:rsidP="00F47EFB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2BC31520" w14:textId="77777777" w:rsidR="00E25305" w:rsidRPr="00F47EFB" w:rsidRDefault="00E25305" w:rsidP="00F47EFB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35F64A98" w14:textId="77777777" w:rsidR="00E07F07" w:rsidRDefault="001E4028" w:rsidP="001E402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Jakie możliwości oferuje Wykonawca w zak</w:t>
      </w:r>
      <w:r w:rsidR="00F47EFB">
        <w:rPr>
          <w:rFonts w:ascii="Calibri" w:eastAsia="Times New Roman" w:hAnsi="Calibri" w:cs="Arial"/>
          <w:sz w:val="22"/>
          <w:szCs w:val="20"/>
          <w:lang w:eastAsia="pl-PL"/>
        </w:rPr>
        <w:t>r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esie wystawiania skierowań na badania z zakresu medycyny pracy</w:t>
      </w:r>
      <w:r w:rsidR="00FC4CEE">
        <w:rPr>
          <w:rFonts w:ascii="Calibri" w:eastAsia="Times New Roman" w:hAnsi="Calibri" w:cs="Arial"/>
          <w:sz w:val="22"/>
          <w:szCs w:val="20"/>
          <w:lang w:eastAsia="pl-PL"/>
        </w:rPr>
        <w:t xml:space="preserve">, np. 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portal pracodawcy? Czy jest możliwość wprowadzenia str</w:t>
      </w:r>
      <w:r w:rsidR="00F47EFB">
        <w:rPr>
          <w:rFonts w:ascii="Calibri" w:eastAsia="Times New Roman" w:hAnsi="Calibri" w:cs="Arial"/>
          <w:sz w:val="22"/>
          <w:szCs w:val="20"/>
          <w:lang w:eastAsia="pl-PL"/>
        </w:rPr>
        <w:t>u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ktury organizacyjnej do takiego portalu</w:t>
      </w:r>
      <w:r w:rsidR="00FC4CEE">
        <w:rPr>
          <w:rFonts w:ascii="Calibri" w:eastAsia="Times New Roman" w:hAnsi="Calibri" w:cs="Arial"/>
          <w:sz w:val="22"/>
          <w:szCs w:val="20"/>
          <w:lang w:eastAsia="pl-PL"/>
        </w:rPr>
        <w:t xml:space="preserve"> lub 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podpięcia wybranych pracowników pod konto określonej osoby? </w:t>
      </w:r>
    </w:p>
    <w:p w14:paraId="18D033D4" w14:textId="024BEE01" w:rsidR="001E4028" w:rsidRDefault="001E4028" w:rsidP="00E07F07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Skierowania na badania wystawiają menedżerowie dla podległych pracowników. Zamawiający nie chce, żeby wszyscy menedżerowie mieli dostęp do danych osobowych wszystkich pracowników, więc czy jest możliwość nadania np. kilkudziesięciu dostępów w ramach jednej umowy i ograniczenia dostępu do danych podległych menedżerowi pracowników?</w:t>
      </w:r>
    </w:p>
    <w:p w14:paraId="60021AC0" w14:textId="77777777" w:rsidR="00AF65C1" w:rsidRDefault="00AF65C1" w:rsidP="00AF65C1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61F7E022" w14:textId="77777777" w:rsidR="00F47EFB" w:rsidRPr="001E4028" w:rsidRDefault="00F47EFB" w:rsidP="00F47EFB">
      <w:pPr>
        <w:pStyle w:val="Akapitzlist"/>
        <w:spacing w:after="0" w:line="276" w:lineRule="auto"/>
        <w:jc w:val="both"/>
        <w:rPr>
          <w:rFonts w:ascii="Calibri" w:eastAsia="Times New Roman" w:hAnsi="Calibri" w:cs="Arial"/>
          <w:b/>
          <w:bCs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b/>
          <w:bCs/>
          <w:sz w:val="22"/>
          <w:szCs w:val="20"/>
          <w:lang w:eastAsia="pl-PL"/>
        </w:rPr>
        <w:t>Odpowiedź:</w:t>
      </w:r>
    </w:p>
    <w:p w14:paraId="2422B148" w14:textId="3267A72F" w:rsidR="00F47EFB" w:rsidRDefault="00F47EFB" w:rsidP="00F47EFB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7DE8062D" w14:textId="77777777" w:rsidR="00AF65C1" w:rsidRPr="00F47EFB" w:rsidRDefault="00AF65C1" w:rsidP="00F47EFB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56BCC253" w14:textId="77777777" w:rsidR="001E4028" w:rsidRPr="001E4028" w:rsidRDefault="001E4028" w:rsidP="001E402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Prosimy o przedstawienie informacji dotyczących możliwości realizacji świadczeń rehabilitacyjnych w ramach oferowanej usługi opieki medycznej, w szczególności:</w:t>
      </w:r>
    </w:p>
    <w:p w14:paraId="2277DEBE" w14:textId="2E56FC6F" w:rsidR="001E4028" w:rsidRPr="001E4028" w:rsidRDefault="00A429BD" w:rsidP="00F47EFB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>
        <w:rPr>
          <w:rFonts w:ascii="Calibri" w:eastAsia="Times New Roman" w:hAnsi="Calibri" w:cs="Arial"/>
          <w:sz w:val="22"/>
          <w:szCs w:val="20"/>
          <w:lang w:eastAsia="pl-PL"/>
        </w:rPr>
        <w:t xml:space="preserve">- </w:t>
      </w:r>
      <w:r w:rsidR="001E4028"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jakie rodzaje zabiegów rehabilitacyjnych (np. fizykoterapia, kinezyterapia, rehabilitacja neurologiczna, ortopedyczna, pourazowa itp.) </w:t>
      </w:r>
      <w:r w:rsidR="00AF65C1">
        <w:rPr>
          <w:rFonts w:ascii="Calibri" w:eastAsia="Times New Roman" w:hAnsi="Calibri" w:cs="Arial"/>
          <w:sz w:val="22"/>
          <w:szCs w:val="20"/>
          <w:lang w:eastAsia="pl-PL"/>
        </w:rPr>
        <w:t>W</w:t>
      </w:r>
      <w:r w:rsidR="001E4028" w:rsidRPr="001E4028">
        <w:rPr>
          <w:rFonts w:ascii="Calibri" w:eastAsia="Times New Roman" w:hAnsi="Calibri" w:cs="Arial"/>
          <w:sz w:val="22"/>
          <w:szCs w:val="20"/>
          <w:lang w:eastAsia="pl-PL"/>
        </w:rPr>
        <w:t>ykonawca może zapewnić</w:t>
      </w:r>
      <w:r w:rsidR="002B7746">
        <w:rPr>
          <w:rFonts w:ascii="Calibri" w:eastAsia="Times New Roman" w:hAnsi="Calibri" w:cs="Arial"/>
          <w:sz w:val="22"/>
          <w:szCs w:val="20"/>
          <w:lang w:eastAsia="pl-PL"/>
        </w:rPr>
        <w:t>?</w:t>
      </w:r>
    </w:p>
    <w:p w14:paraId="6BA8EAC6" w14:textId="70E2A373" w:rsidR="001E4028" w:rsidRPr="001E4028" w:rsidRDefault="00A429BD" w:rsidP="00F47EFB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>
        <w:rPr>
          <w:rFonts w:ascii="Calibri" w:eastAsia="Times New Roman" w:hAnsi="Calibri" w:cs="Arial"/>
          <w:sz w:val="22"/>
          <w:szCs w:val="20"/>
          <w:lang w:eastAsia="pl-PL"/>
        </w:rPr>
        <w:t xml:space="preserve">- </w:t>
      </w:r>
      <w:r w:rsidR="001E4028" w:rsidRPr="001E4028">
        <w:rPr>
          <w:rFonts w:ascii="Calibri" w:eastAsia="Times New Roman" w:hAnsi="Calibri" w:cs="Arial"/>
          <w:sz w:val="22"/>
          <w:szCs w:val="20"/>
          <w:lang w:eastAsia="pl-PL"/>
        </w:rPr>
        <w:t>jaka jest dostępność terminów (średni czas oczekiwania na rozpoczęcie rehabilitacji)</w:t>
      </w:r>
      <w:r w:rsidR="002B7746">
        <w:rPr>
          <w:rFonts w:ascii="Calibri" w:eastAsia="Times New Roman" w:hAnsi="Calibri" w:cs="Arial"/>
          <w:sz w:val="22"/>
          <w:szCs w:val="20"/>
          <w:lang w:eastAsia="pl-PL"/>
        </w:rPr>
        <w:t>?</w:t>
      </w:r>
    </w:p>
    <w:p w14:paraId="4A43A045" w14:textId="7F6D44A4" w:rsidR="001E4028" w:rsidRDefault="00A429BD" w:rsidP="00F47EFB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>
        <w:rPr>
          <w:rFonts w:ascii="Calibri" w:eastAsia="Times New Roman" w:hAnsi="Calibri" w:cs="Arial"/>
          <w:sz w:val="22"/>
          <w:szCs w:val="20"/>
          <w:lang w:eastAsia="pl-PL"/>
        </w:rPr>
        <w:t xml:space="preserve">- </w:t>
      </w:r>
      <w:r w:rsidR="001E4028" w:rsidRPr="001E4028">
        <w:rPr>
          <w:rFonts w:ascii="Calibri" w:eastAsia="Times New Roman" w:hAnsi="Calibri" w:cs="Arial"/>
          <w:sz w:val="22"/>
          <w:szCs w:val="20"/>
          <w:lang w:eastAsia="pl-PL"/>
        </w:rPr>
        <w:t>na jakiej bazie realizowane są usługi (własne placówki/placówki współpracujące)?</w:t>
      </w:r>
    </w:p>
    <w:p w14:paraId="579FC55A" w14:textId="77777777" w:rsidR="00AF65C1" w:rsidRDefault="00AF65C1" w:rsidP="00F47EFB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4153819B" w14:textId="77777777" w:rsidR="00F47EFB" w:rsidRPr="001E4028" w:rsidRDefault="00F47EFB" w:rsidP="00F47EFB">
      <w:pPr>
        <w:pStyle w:val="Akapitzlist"/>
        <w:spacing w:after="0" w:line="276" w:lineRule="auto"/>
        <w:jc w:val="both"/>
        <w:rPr>
          <w:rFonts w:ascii="Calibri" w:eastAsia="Times New Roman" w:hAnsi="Calibri" w:cs="Arial"/>
          <w:b/>
          <w:bCs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b/>
          <w:bCs/>
          <w:sz w:val="22"/>
          <w:szCs w:val="20"/>
          <w:lang w:eastAsia="pl-PL"/>
        </w:rPr>
        <w:t>Odpowiedź:</w:t>
      </w:r>
    </w:p>
    <w:p w14:paraId="39C9C5D7" w14:textId="4FFEAF2E" w:rsidR="00F47EFB" w:rsidRDefault="00F47EFB" w:rsidP="00F47EFB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18B6B034" w14:textId="77777777" w:rsidR="00AF65C1" w:rsidRPr="00F47EFB" w:rsidRDefault="00AF65C1" w:rsidP="00F47EFB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1F68581A" w14:textId="328044BA" w:rsidR="001E4028" w:rsidRPr="002B7746" w:rsidRDefault="002B7746" w:rsidP="002B7746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>
        <w:rPr>
          <w:rFonts w:ascii="Calibri" w:eastAsia="Times New Roman" w:hAnsi="Calibri" w:cs="Arial"/>
          <w:sz w:val="22"/>
          <w:szCs w:val="20"/>
          <w:lang w:eastAsia="pl-PL"/>
        </w:rPr>
        <w:t>J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akie dobre praktyki lub rozwiązania branżowe rekomenduje </w:t>
      </w:r>
      <w:r w:rsidR="00AF65C1">
        <w:rPr>
          <w:rFonts w:ascii="Calibri" w:eastAsia="Times New Roman" w:hAnsi="Calibri" w:cs="Arial"/>
          <w:sz w:val="22"/>
          <w:szCs w:val="20"/>
          <w:lang w:eastAsia="pl-PL"/>
        </w:rPr>
        <w:t>W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ykonawca w zakresie limitowania świadczeń rehabilitacyjnych</w:t>
      </w:r>
      <w:r w:rsidR="001E4028" w:rsidRPr="002B7746">
        <w:rPr>
          <w:rFonts w:ascii="Calibri" w:eastAsia="Times New Roman" w:hAnsi="Calibri" w:cs="Arial"/>
          <w:sz w:val="22"/>
          <w:szCs w:val="20"/>
          <w:lang w:eastAsia="pl-PL"/>
        </w:rPr>
        <w:t xml:space="preserve"> (np. liczba zabiegów na pracownika/na zdarzenie medyczne/</w:t>
      </w:r>
      <w:r w:rsidRPr="002B7746">
        <w:rPr>
          <w:rFonts w:ascii="Calibri" w:eastAsia="Times New Roman" w:hAnsi="Calibri" w:cs="Arial"/>
          <w:sz w:val="22"/>
          <w:szCs w:val="20"/>
          <w:lang w:eastAsia="pl-PL"/>
        </w:rPr>
        <w:t>na część ciała</w:t>
      </w:r>
      <w:r w:rsidR="00E8731F">
        <w:rPr>
          <w:rFonts w:ascii="Calibri" w:eastAsia="Times New Roman" w:hAnsi="Calibri" w:cs="Arial"/>
          <w:sz w:val="22"/>
          <w:szCs w:val="20"/>
          <w:lang w:eastAsia="pl-PL"/>
        </w:rPr>
        <w:t>)</w:t>
      </w:r>
      <w:r w:rsidRPr="002B7746">
        <w:rPr>
          <w:rFonts w:ascii="Calibri" w:eastAsia="Times New Roman" w:hAnsi="Calibri" w:cs="Arial"/>
          <w:sz w:val="22"/>
          <w:szCs w:val="20"/>
          <w:lang w:eastAsia="pl-PL"/>
        </w:rPr>
        <w:t xml:space="preserve"> w</w:t>
      </w:r>
      <w:r w:rsidR="001E4028" w:rsidRPr="002B7746">
        <w:rPr>
          <w:rFonts w:ascii="Calibri" w:eastAsia="Times New Roman" w:hAnsi="Calibri" w:cs="Arial"/>
          <w:sz w:val="22"/>
          <w:szCs w:val="20"/>
          <w:lang w:eastAsia="pl-PL"/>
        </w:rPr>
        <w:t xml:space="preserve"> rok</w:t>
      </w:r>
      <w:r w:rsidRPr="002B7746">
        <w:rPr>
          <w:rFonts w:ascii="Calibri" w:eastAsia="Times New Roman" w:hAnsi="Calibri" w:cs="Arial"/>
          <w:sz w:val="22"/>
          <w:szCs w:val="20"/>
          <w:lang w:eastAsia="pl-PL"/>
        </w:rPr>
        <w:t>u kalendarzowym?</w:t>
      </w:r>
    </w:p>
    <w:p w14:paraId="0108998B" w14:textId="4BBDFD9C" w:rsidR="001E4028" w:rsidRPr="001E4028" w:rsidRDefault="002B7746" w:rsidP="002B7746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>
        <w:rPr>
          <w:rFonts w:ascii="Calibri" w:eastAsia="Times New Roman" w:hAnsi="Calibri" w:cs="Arial"/>
          <w:sz w:val="22"/>
          <w:szCs w:val="20"/>
          <w:lang w:eastAsia="pl-PL"/>
        </w:rPr>
        <w:t>J</w:t>
      </w:r>
      <w:r w:rsidR="001E4028"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akie modele rozliczeń </w:t>
      </w:r>
      <w:r w:rsidR="00AF65C1">
        <w:rPr>
          <w:rFonts w:ascii="Calibri" w:eastAsia="Times New Roman" w:hAnsi="Calibri" w:cs="Arial"/>
          <w:sz w:val="22"/>
          <w:szCs w:val="20"/>
          <w:lang w:eastAsia="pl-PL"/>
        </w:rPr>
        <w:t>W</w:t>
      </w:r>
      <w:r w:rsidR="001E4028" w:rsidRPr="001E4028">
        <w:rPr>
          <w:rFonts w:ascii="Calibri" w:eastAsia="Times New Roman" w:hAnsi="Calibri" w:cs="Arial"/>
          <w:sz w:val="22"/>
          <w:szCs w:val="20"/>
          <w:lang w:eastAsia="pl-PL"/>
        </w:rPr>
        <w:t>ykonawca proponuje w przypadku przekroczenia limitów?</w:t>
      </w:r>
    </w:p>
    <w:p w14:paraId="41F71089" w14:textId="16CBE366" w:rsidR="001E4028" w:rsidRDefault="002B7746" w:rsidP="002B7746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>
        <w:rPr>
          <w:rFonts w:ascii="Calibri" w:eastAsia="Times New Roman" w:hAnsi="Calibri" w:cs="Arial"/>
          <w:sz w:val="22"/>
          <w:szCs w:val="20"/>
          <w:lang w:eastAsia="pl-PL"/>
        </w:rPr>
        <w:t>J</w:t>
      </w:r>
      <w:r w:rsidR="001E4028"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akie narzędzia monitorowania wykorzystania limitów są dostępne po stronie </w:t>
      </w:r>
      <w:r w:rsidR="00E8731F">
        <w:rPr>
          <w:rFonts w:ascii="Calibri" w:eastAsia="Times New Roman" w:hAnsi="Calibri" w:cs="Arial"/>
          <w:sz w:val="22"/>
          <w:szCs w:val="20"/>
          <w:lang w:eastAsia="pl-PL"/>
        </w:rPr>
        <w:t>Z</w:t>
      </w:r>
      <w:r w:rsidR="001E4028" w:rsidRPr="001E4028">
        <w:rPr>
          <w:rFonts w:ascii="Calibri" w:eastAsia="Times New Roman" w:hAnsi="Calibri" w:cs="Arial"/>
          <w:sz w:val="22"/>
          <w:szCs w:val="20"/>
          <w:lang w:eastAsia="pl-PL"/>
        </w:rPr>
        <w:t>amawiającego?</w:t>
      </w:r>
    </w:p>
    <w:p w14:paraId="59F38691" w14:textId="77777777" w:rsidR="00AF65C1" w:rsidRDefault="00AF65C1" w:rsidP="002B7746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424178A9" w14:textId="77777777" w:rsidR="002B7746" w:rsidRPr="001E4028" w:rsidRDefault="002B7746" w:rsidP="002B7746">
      <w:pPr>
        <w:pStyle w:val="Akapitzlist"/>
        <w:spacing w:after="0" w:line="276" w:lineRule="auto"/>
        <w:jc w:val="both"/>
        <w:rPr>
          <w:rFonts w:ascii="Calibri" w:eastAsia="Times New Roman" w:hAnsi="Calibri" w:cs="Arial"/>
          <w:b/>
          <w:bCs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b/>
          <w:bCs/>
          <w:sz w:val="22"/>
          <w:szCs w:val="20"/>
          <w:lang w:eastAsia="pl-PL"/>
        </w:rPr>
        <w:t>Odpowiedź:</w:t>
      </w:r>
    </w:p>
    <w:p w14:paraId="7FF056DE" w14:textId="57172AA1" w:rsidR="002B7746" w:rsidRDefault="002B7746" w:rsidP="002B7746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Calibri" w:eastAsia="Times New Roman" w:hAnsi="Calibri" w:cs="Arial"/>
          <w:sz w:val="22"/>
          <w:szCs w:val="20"/>
          <w:lang w:eastAsia="pl-PL"/>
        </w:rPr>
        <w:t>.</w:t>
      </w:r>
    </w:p>
    <w:p w14:paraId="7EBEBD1E" w14:textId="77777777" w:rsidR="00AF65C1" w:rsidRPr="002B7746" w:rsidRDefault="00AF65C1" w:rsidP="002B7746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0A5C82FF" w14:textId="63462B88" w:rsidR="001E4028" w:rsidRDefault="002B7746" w:rsidP="001E402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>
        <w:rPr>
          <w:rFonts w:ascii="Calibri" w:eastAsia="Times New Roman" w:hAnsi="Calibri" w:cs="Arial"/>
          <w:sz w:val="22"/>
          <w:szCs w:val="20"/>
          <w:lang w:eastAsia="pl-PL"/>
        </w:rPr>
        <w:t>Jakie są możliwości r</w:t>
      </w:r>
      <w:r w:rsidR="001E4028" w:rsidRPr="001E4028">
        <w:rPr>
          <w:rFonts w:ascii="Calibri" w:eastAsia="Times New Roman" w:hAnsi="Calibri" w:cs="Arial"/>
          <w:sz w:val="22"/>
          <w:szCs w:val="20"/>
          <w:lang w:eastAsia="pl-PL"/>
        </w:rPr>
        <w:t>aportowani</w:t>
      </w:r>
      <w:r>
        <w:rPr>
          <w:rFonts w:ascii="Calibri" w:eastAsia="Times New Roman" w:hAnsi="Calibri" w:cs="Arial"/>
          <w:sz w:val="22"/>
          <w:szCs w:val="20"/>
          <w:lang w:eastAsia="pl-PL"/>
        </w:rPr>
        <w:t>a</w:t>
      </w:r>
      <w:r w:rsidR="001E4028"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 wykorzystania świadczeń w ujęciu miesięcznym/</w:t>
      </w:r>
      <w:r>
        <w:rPr>
          <w:rFonts w:ascii="Calibri" w:eastAsia="Times New Roman" w:hAnsi="Calibri" w:cs="Arial"/>
          <w:sz w:val="22"/>
          <w:szCs w:val="20"/>
          <w:lang w:eastAsia="pl-PL"/>
        </w:rPr>
        <w:t xml:space="preserve"> </w:t>
      </w:r>
      <w:r w:rsidR="001E4028" w:rsidRPr="001E4028">
        <w:rPr>
          <w:rFonts w:ascii="Calibri" w:eastAsia="Times New Roman" w:hAnsi="Calibri" w:cs="Arial"/>
          <w:sz w:val="22"/>
          <w:szCs w:val="20"/>
          <w:lang w:eastAsia="pl-PL"/>
        </w:rPr>
        <w:t>kwartalnym/</w:t>
      </w:r>
      <w:r>
        <w:rPr>
          <w:rFonts w:ascii="Calibri" w:eastAsia="Times New Roman" w:hAnsi="Calibri" w:cs="Arial"/>
          <w:sz w:val="22"/>
          <w:szCs w:val="20"/>
          <w:lang w:eastAsia="pl-PL"/>
        </w:rPr>
        <w:t xml:space="preserve"> </w:t>
      </w:r>
      <w:r w:rsidR="001E4028" w:rsidRPr="001E4028">
        <w:rPr>
          <w:rFonts w:ascii="Calibri" w:eastAsia="Times New Roman" w:hAnsi="Calibri" w:cs="Arial"/>
          <w:sz w:val="22"/>
          <w:szCs w:val="20"/>
          <w:lang w:eastAsia="pl-PL"/>
        </w:rPr>
        <w:t>rocznym?</w:t>
      </w:r>
      <w:r>
        <w:rPr>
          <w:rFonts w:ascii="Calibri" w:eastAsia="Times New Roman" w:hAnsi="Calibri" w:cs="Arial"/>
          <w:sz w:val="22"/>
          <w:szCs w:val="20"/>
          <w:lang w:eastAsia="pl-PL"/>
        </w:rPr>
        <w:t xml:space="preserve"> Jaki zakres danych w raporcie może przekazać </w:t>
      </w:r>
      <w:r w:rsidR="00AF65C1">
        <w:rPr>
          <w:rFonts w:ascii="Calibri" w:eastAsia="Times New Roman" w:hAnsi="Calibri" w:cs="Arial"/>
          <w:sz w:val="22"/>
          <w:szCs w:val="20"/>
          <w:lang w:eastAsia="pl-PL"/>
        </w:rPr>
        <w:t>W</w:t>
      </w:r>
      <w:r>
        <w:rPr>
          <w:rFonts w:ascii="Calibri" w:eastAsia="Times New Roman" w:hAnsi="Calibri" w:cs="Arial"/>
          <w:sz w:val="22"/>
          <w:szCs w:val="20"/>
          <w:lang w:eastAsia="pl-PL"/>
        </w:rPr>
        <w:t>ykonawca?</w:t>
      </w:r>
    </w:p>
    <w:p w14:paraId="3E9B3CB1" w14:textId="77777777" w:rsidR="00AF65C1" w:rsidRDefault="00AF65C1" w:rsidP="00AF65C1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631D34A3" w14:textId="77777777" w:rsidR="002B7746" w:rsidRPr="001E4028" w:rsidRDefault="002B7746" w:rsidP="002B7746">
      <w:pPr>
        <w:pStyle w:val="Akapitzlist"/>
        <w:spacing w:after="0" w:line="276" w:lineRule="auto"/>
        <w:jc w:val="both"/>
        <w:rPr>
          <w:rFonts w:ascii="Calibri" w:eastAsia="Times New Roman" w:hAnsi="Calibri" w:cs="Arial"/>
          <w:b/>
          <w:bCs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b/>
          <w:bCs/>
          <w:sz w:val="22"/>
          <w:szCs w:val="20"/>
          <w:lang w:eastAsia="pl-PL"/>
        </w:rPr>
        <w:t>Odpowiedź:</w:t>
      </w:r>
    </w:p>
    <w:p w14:paraId="460FB19A" w14:textId="101A951B" w:rsidR="002B7746" w:rsidRDefault="002B7746" w:rsidP="002B7746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55670E6D" w14:textId="77777777" w:rsidR="00AF65C1" w:rsidRPr="00AA50BE" w:rsidRDefault="00AF65C1" w:rsidP="00AA50BE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7724C700" w14:textId="7DA2A9C4" w:rsidR="001E4028" w:rsidRDefault="001E4028" w:rsidP="001E402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lastRenderedPageBreak/>
        <w:t xml:space="preserve">Jak wygląda obsługa kadrowa w zakresie aktualizacji list </w:t>
      </w:r>
      <w:r w:rsidR="002B7746">
        <w:rPr>
          <w:rFonts w:ascii="Calibri" w:eastAsia="Times New Roman" w:hAnsi="Calibri" w:cs="Arial"/>
          <w:sz w:val="22"/>
          <w:szCs w:val="20"/>
          <w:lang w:eastAsia="pl-PL"/>
        </w:rPr>
        <w:t>pacjentów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, np. przesyłanie listy w formie M</w:t>
      </w:r>
      <w:r w:rsidR="003D1148">
        <w:rPr>
          <w:rFonts w:ascii="Calibri" w:eastAsia="Times New Roman" w:hAnsi="Calibri" w:cs="Arial"/>
          <w:sz w:val="22"/>
          <w:szCs w:val="20"/>
          <w:lang w:eastAsia="pl-PL"/>
        </w:rPr>
        <w:t xml:space="preserve">icrosoft 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Excel</w:t>
      </w:r>
      <w:r w:rsidR="00BD5F33">
        <w:rPr>
          <w:rFonts w:ascii="Calibri" w:eastAsia="Times New Roman" w:hAnsi="Calibri" w:cs="Arial"/>
          <w:sz w:val="22"/>
          <w:szCs w:val="20"/>
          <w:lang w:eastAsia="pl-PL"/>
        </w:rPr>
        <w:t xml:space="preserve"> 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lub aktualizacja w wewnętrznym systemie </w:t>
      </w:r>
      <w:r w:rsidR="00AF65C1">
        <w:rPr>
          <w:rFonts w:ascii="Calibri" w:eastAsia="Times New Roman" w:hAnsi="Calibri" w:cs="Arial"/>
          <w:sz w:val="22"/>
          <w:szCs w:val="20"/>
          <w:lang w:eastAsia="pl-PL"/>
        </w:rPr>
        <w:t>W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ykonawcy</w:t>
      </w:r>
      <w:r w:rsidR="002B7746">
        <w:rPr>
          <w:rFonts w:ascii="Calibri" w:eastAsia="Times New Roman" w:hAnsi="Calibri" w:cs="Arial"/>
          <w:sz w:val="22"/>
          <w:szCs w:val="20"/>
          <w:lang w:eastAsia="pl-PL"/>
        </w:rPr>
        <w:t xml:space="preserve">? Jaki jest minimalny zakres danych pracownika, który </w:t>
      </w:r>
      <w:r w:rsidR="00BD5F33">
        <w:rPr>
          <w:rFonts w:ascii="Calibri" w:eastAsia="Times New Roman" w:hAnsi="Calibri" w:cs="Arial"/>
          <w:sz w:val="22"/>
          <w:szCs w:val="20"/>
          <w:lang w:eastAsia="pl-PL"/>
        </w:rPr>
        <w:t>Z</w:t>
      </w:r>
      <w:r w:rsidR="002B7746">
        <w:rPr>
          <w:rFonts w:ascii="Calibri" w:eastAsia="Times New Roman" w:hAnsi="Calibri" w:cs="Arial"/>
          <w:sz w:val="22"/>
          <w:szCs w:val="20"/>
          <w:lang w:eastAsia="pl-PL"/>
        </w:rPr>
        <w:t>amawiający byłby zobowiązany podać na liście pacjentów?</w:t>
      </w:r>
    </w:p>
    <w:p w14:paraId="4C551418" w14:textId="77777777" w:rsidR="00AF65C1" w:rsidRDefault="00AF65C1" w:rsidP="00AF65C1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4644BCD6" w14:textId="77777777" w:rsidR="002B7746" w:rsidRPr="001E4028" w:rsidRDefault="002B7746" w:rsidP="002B7746">
      <w:pPr>
        <w:pStyle w:val="Akapitzlist"/>
        <w:spacing w:after="0" w:line="276" w:lineRule="auto"/>
        <w:jc w:val="both"/>
        <w:rPr>
          <w:rFonts w:ascii="Calibri" w:eastAsia="Times New Roman" w:hAnsi="Calibri" w:cs="Arial"/>
          <w:b/>
          <w:bCs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b/>
          <w:bCs/>
          <w:sz w:val="22"/>
          <w:szCs w:val="20"/>
          <w:lang w:eastAsia="pl-PL"/>
        </w:rPr>
        <w:t>Odpowiedź:</w:t>
      </w:r>
    </w:p>
    <w:p w14:paraId="1C32070A" w14:textId="1BA65C07" w:rsidR="002B7746" w:rsidRPr="002B7746" w:rsidRDefault="002B7746" w:rsidP="002B7746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50A8DA54" w14:textId="77777777" w:rsidR="00AF65C1" w:rsidRPr="00E25305" w:rsidRDefault="00AF65C1" w:rsidP="00E25305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04884A75" w14:textId="37BDCBB8" w:rsidR="001E4028" w:rsidRDefault="002B7746" w:rsidP="001E402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>
        <w:rPr>
          <w:rFonts w:ascii="Calibri" w:eastAsia="Times New Roman" w:hAnsi="Calibri" w:cs="Arial"/>
          <w:sz w:val="22"/>
          <w:szCs w:val="20"/>
          <w:lang w:eastAsia="pl-PL"/>
        </w:rPr>
        <w:t>W jakiej formie pacjent może złożyć reklamację dot. realizacji usługi i j</w:t>
      </w:r>
      <w:r w:rsidR="001E4028" w:rsidRPr="001E4028">
        <w:rPr>
          <w:rFonts w:ascii="Calibri" w:eastAsia="Times New Roman" w:hAnsi="Calibri" w:cs="Arial"/>
          <w:sz w:val="22"/>
          <w:szCs w:val="20"/>
          <w:lang w:eastAsia="pl-PL"/>
        </w:rPr>
        <w:t>aki jest średni czas rozpatrywania reklamacji pacjenta?</w:t>
      </w:r>
    </w:p>
    <w:p w14:paraId="5EB98081" w14:textId="77777777" w:rsidR="00AF65C1" w:rsidRDefault="00AF65C1" w:rsidP="00AF65C1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6CD493A2" w14:textId="77777777" w:rsidR="002B7746" w:rsidRPr="001E4028" w:rsidRDefault="002B7746" w:rsidP="002B7746">
      <w:pPr>
        <w:pStyle w:val="Akapitzlist"/>
        <w:spacing w:after="0" w:line="276" w:lineRule="auto"/>
        <w:jc w:val="both"/>
        <w:rPr>
          <w:rFonts w:ascii="Calibri" w:eastAsia="Times New Roman" w:hAnsi="Calibri" w:cs="Arial"/>
          <w:b/>
          <w:bCs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b/>
          <w:bCs/>
          <w:sz w:val="22"/>
          <w:szCs w:val="20"/>
          <w:lang w:eastAsia="pl-PL"/>
        </w:rPr>
        <w:t>Odpowiedź:</w:t>
      </w:r>
    </w:p>
    <w:p w14:paraId="0F05CEA0" w14:textId="68C3E3D3" w:rsidR="002B7746" w:rsidRDefault="002B7746" w:rsidP="002B7746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10CEF5AF" w14:textId="77777777" w:rsidR="00AF65C1" w:rsidRPr="002B7746" w:rsidRDefault="00AF65C1" w:rsidP="002B7746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7B9D2026" w14:textId="77777777" w:rsidR="001E4028" w:rsidRDefault="001E4028" w:rsidP="001E402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Czy Wykonawca jest w stanie zagwarantować realizację kompletu badań medycyny pracy w ciągu jednego dnia i w jednej lokalizacji?</w:t>
      </w:r>
    </w:p>
    <w:p w14:paraId="0AD3D6F6" w14:textId="77777777" w:rsidR="00AF65C1" w:rsidRDefault="00AF65C1" w:rsidP="00AF65C1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4C800695" w14:textId="77777777" w:rsidR="00E825C7" w:rsidRPr="001E4028" w:rsidRDefault="00E825C7" w:rsidP="00E825C7">
      <w:pPr>
        <w:pStyle w:val="Akapitzlist"/>
        <w:spacing w:after="0" w:line="276" w:lineRule="auto"/>
        <w:jc w:val="both"/>
        <w:rPr>
          <w:rFonts w:ascii="Calibri" w:eastAsia="Times New Roman" w:hAnsi="Calibri" w:cs="Arial"/>
          <w:b/>
          <w:bCs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b/>
          <w:bCs/>
          <w:sz w:val="22"/>
          <w:szCs w:val="20"/>
          <w:lang w:eastAsia="pl-PL"/>
        </w:rPr>
        <w:t>Odpowiedź:</w:t>
      </w:r>
    </w:p>
    <w:p w14:paraId="089E1D79" w14:textId="55CCD8B0" w:rsidR="00E825C7" w:rsidRDefault="00E825C7" w:rsidP="00E825C7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49D87155" w14:textId="77777777" w:rsidR="0027147E" w:rsidRPr="00E825C7" w:rsidRDefault="0027147E" w:rsidP="00E825C7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55E7541B" w14:textId="77777777" w:rsidR="001E4028" w:rsidRDefault="001E4028" w:rsidP="001E402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Jaki zakres usług może być realizowany w formie </w:t>
      </w:r>
      <w:proofErr w:type="spellStart"/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telekonsultacji</w:t>
      </w:r>
      <w:proofErr w:type="spellEnd"/>
      <w:r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 i czy są one dostępne 24/7 (np. Pomoc internistyczna czy pediatryczna)?</w:t>
      </w:r>
    </w:p>
    <w:p w14:paraId="54FE9C8D" w14:textId="77777777" w:rsidR="0027147E" w:rsidRDefault="0027147E" w:rsidP="0027147E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62AFA9EB" w14:textId="77777777" w:rsidR="004B3B44" w:rsidRPr="001E4028" w:rsidRDefault="004B3B44" w:rsidP="004B3B44">
      <w:pPr>
        <w:pStyle w:val="Akapitzlist"/>
        <w:spacing w:after="0" w:line="276" w:lineRule="auto"/>
        <w:jc w:val="both"/>
        <w:rPr>
          <w:rFonts w:ascii="Calibri" w:eastAsia="Times New Roman" w:hAnsi="Calibri" w:cs="Arial"/>
          <w:b/>
          <w:bCs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b/>
          <w:bCs/>
          <w:sz w:val="22"/>
          <w:szCs w:val="20"/>
          <w:lang w:eastAsia="pl-PL"/>
        </w:rPr>
        <w:t>Odpowiedź:</w:t>
      </w:r>
    </w:p>
    <w:p w14:paraId="1E454689" w14:textId="7F1DEEB3" w:rsidR="004B3B44" w:rsidRDefault="004B3B44" w:rsidP="004B3B44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4D85FC30" w14:textId="77777777" w:rsidR="0027147E" w:rsidRPr="00E25305" w:rsidRDefault="0027147E" w:rsidP="00E25305">
      <w:p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735A1766" w14:textId="33F41225" w:rsidR="006A782A" w:rsidRDefault="001E4028" w:rsidP="001E402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W jaki sposób Wykonawca zrekompensuje pacjentowi brak dostępności terminu w gwarantowanym czasie? </w:t>
      </w:r>
      <w:r w:rsidR="00BA5BF3">
        <w:rPr>
          <w:rFonts w:ascii="Calibri" w:eastAsia="Times New Roman" w:hAnsi="Calibri" w:cs="Arial"/>
          <w:sz w:val="22"/>
          <w:szCs w:val="20"/>
          <w:lang w:eastAsia="pl-PL"/>
        </w:rPr>
        <w:t>N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p. czy</w:t>
      </w:r>
      <w:r w:rsidR="00BA5BF3">
        <w:rPr>
          <w:rFonts w:ascii="Calibri" w:eastAsia="Times New Roman" w:hAnsi="Calibri" w:cs="Arial"/>
          <w:sz w:val="22"/>
          <w:szCs w:val="20"/>
          <w:lang w:eastAsia="pl-PL"/>
        </w:rPr>
        <w:t xml:space="preserve"> w przypadku braku dostępności terminów w ramach abonamentu,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 xml:space="preserve"> dopuszczają Państwo zwrot kosztów za wizytę zrealizowaną przez pacjenta poza </w:t>
      </w:r>
      <w:r w:rsidR="00BA5BF3">
        <w:rPr>
          <w:rFonts w:ascii="Calibri" w:eastAsia="Times New Roman" w:hAnsi="Calibri" w:cs="Arial"/>
          <w:sz w:val="22"/>
          <w:szCs w:val="20"/>
          <w:lang w:eastAsia="pl-PL"/>
        </w:rPr>
        <w:t>placówkami wskazanymi przez Wykonawcę</w:t>
      </w: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?</w:t>
      </w:r>
    </w:p>
    <w:p w14:paraId="3B738B9C" w14:textId="77777777" w:rsidR="0027147E" w:rsidRDefault="0027147E" w:rsidP="0027147E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348A7A85" w14:textId="77777777" w:rsidR="006D5DE0" w:rsidRPr="001E4028" w:rsidRDefault="006D5DE0" w:rsidP="006D5DE0">
      <w:pPr>
        <w:pStyle w:val="Akapitzlist"/>
        <w:spacing w:after="0" w:line="276" w:lineRule="auto"/>
        <w:jc w:val="both"/>
        <w:rPr>
          <w:rFonts w:ascii="Calibri" w:eastAsia="Times New Roman" w:hAnsi="Calibri" w:cs="Arial"/>
          <w:b/>
          <w:bCs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b/>
          <w:bCs/>
          <w:sz w:val="22"/>
          <w:szCs w:val="20"/>
          <w:lang w:eastAsia="pl-PL"/>
        </w:rPr>
        <w:t>Odpowiedź:</w:t>
      </w:r>
    </w:p>
    <w:p w14:paraId="3F8B155C" w14:textId="77777777" w:rsidR="006D5DE0" w:rsidRDefault="006D5DE0" w:rsidP="006D5DE0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5203C581" w14:textId="77777777" w:rsidR="00070C07" w:rsidRDefault="00070C07" w:rsidP="006D5DE0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65440BDD" w14:textId="72318508" w:rsidR="00070C07" w:rsidRDefault="00070C07" w:rsidP="00070C07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>
        <w:rPr>
          <w:rFonts w:ascii="Calibri" w:eastAsia="Times New Roman" w:hAnsi="Calibri" w:cs="Arial"/>
          <w:sz w:val="22"/>
          <w:szCs w:val="20"/>
          <w:lang w:eastAsia="pl-PL"/>
        </w:rPr>
        <w:t>Czy posiadają Państwo doświadczenie w zakresie realizacji usług z zakresu opieki medycznej dla podmiotów zatrudniających powyżej 500 osób?</w:t>
      </w:r>
    </w:p>
    <w:p w14:paraId="69271750" w14:textId="77777777" w:rsidR="00ED484D" w:rsidRDefault="00ED484D" w:rsidP="00ED484D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00150062" w14:textId="77777777" w:rsidR="00ED484D" w:rsidRPr="001E4028" w:rsidRDefault="00ED484D" w:rsidP="00ED484D">
      <w:pPr>
        <w:pStyle w:val="Akapitzlist"/>
        <w:spacing w:after="0" w:line="276" w:lineRule="auto"/>
        <w:jc w:val="both"/>
        <w:rPr>
          <w:rFonts w:ascii="Calibri" w:eastAsia="Times New Roman" w:hAnsi="Calibri" w:cs="Arial"/>
          <w:b/>
          <w:bCs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b/>
          <w:bCs/>
          <w:sz w:val="22"/>
          <w:szCs w:val="20"/>
          <w:lang w:eastAsia="pl-PL"/>
        </w:rPr>
        <w:t>Odpowiedź:</w:t>
      </w:r>
    </w:p>
    <w:p w14:paraId="40BC55AA" w14:textId="77777777" w:rsidR="00ED484D" w:rsidRDefault="00ED484D" w:rsidP="00ED484D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  <w:r w:rsidRPr="001E4028">
        <w:rPr>
          <w:rFonts w:ascii="Calibri" w:eastAsia="Times New Roman" w:hAnsi="Calibri" w:cs="Arial"/>
          <w:sz w:val="22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</w:t>
      </w:r>
    </w:p>
    <w:p w14:paraId="39E422BA" w14:textId="77777777" w:rsidR="00ED484D" w:rsidRPr="002B7746" w:rsidRDefault="00ED484D" w:rsidP="00ED484D">
      <w:pPr>
        <w:pStyle w:val="Akapitzlist"/>
        <w:spacing w:after="0" w:line="276" w:lineRule="auto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p w14:paraId="2A3E5688" w14:textId="77777777" w:rsidR="006D5DE0" w:rsidRPr="006D5DE0" w:rsidRDefault="006D5DE0" w:rsidP="006D5DE0">
      <w:pPr>
        <w:spacing w:after="0" w:line="276" w:lineRule="auto"/>
        <w:ind w:left="360"/>
        <w:jc w:val="both"/>
        <w:rPr>
          <w:rFonts w:ascii="Calibri" w:eastAsia="Times New Roman" w:hAnsi="Calibri" w:cs="Arial"/>
          <w:sz w:val="22"/>
          <w:szCs w:val="20"/>
          <w:lang w:eastAsia="pl-PL"/>
        </w:rPr>
      </w:pPr>
    </w:p>
    <w:bookmarkEnd w:id="0"/>
    <w:bookmarkEnd w:id="1"/>
    <w:bookmarkEnd w:id="2"/>
    <w:bookmarkEnd w:id="3"/>
    <w:bookmarkEnd w:id="4"/>
    <w:bookmarkEnd w:id="5"/>
    <w:p w14:paraId="52B295E2" w14:textId="5D69B826" w:rsidR="00535E9B" w:rsidRPr="004F1EE4" w:rsidRDefault="00535E9B" w:rsidP="00A62B4C">
      <w:pPr>
        <w:tabs>
          <w:tab w:val="left" w:pos="8509"/>
        </w:tabs>
        <w:rPr>
          <w:rFonts w:ascii="Verdana" w:eastAsia="Verdana" w:hAnsi="Verdana" w:cs="Times New Roman"/>
          <w:b/>
          <w:bCs/>
        </w:rPr>
      </w:pPr>
    </w:p>
    <w:sectPr w:rsidR="00535E9B" w:rsidRPr="004F1EE4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8F63A" w14:textId="77777777" w:rsidR="00D26213" w:rsidRDefault="00D26213" w:rsidP="00582CE9">
      <w:pPr>
        <w:spacing w:after="0"/>
      </w:pPr>
      <w:r>
        <w:separator/>
      </w:r>
    </w:p>
  </w:endnote>
  <w:endnote w:type="continuationSeparator" w:id="0">
    <w:p w14:paraId="68B4BAB0" w14:textId="77777777" w:rsidR="00D26213" w:rsidRDefault="00D26213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2806CF8F" w:rsidR="00542165" w:rsidRDefault="0054216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26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542165" w:rsidRDefault="005421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542165" w:rsidRDefault="0054216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542165" w:rsidRDefault="005421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0DBBE" w14:textId="77777777" w:rsidR="00D26213" w:rsidRDefault="00D26213" w:rsidP="00582CE9">
      <w:pPr>
        <w:spacing w:after="0"/>
      </w:pPr>
      <w:r>
        <w:separator/>
      </w:r>
    </w:p>
  </w:footnote>
  <w:footnote w:type="continuationSeparator" w:id="0">
    <w:p w14:paraId="3588D13A" w14:textId="77777777" w:rsidR="00D26213" w:rsidRDefault="00D26213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542165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ED9C6BB" w14:textId="77777777" w:rsidR="001D10E4" w:rsidRPr="001D10E4" w:rsidRDefault="001D10E4" w:rsidP="001D10E4">
          <w:pPr>
            <w:suppressAutoHyphens/>
            <w:ind w:right="187"/>
            <w:rPr>
              <w:rFonts w:asciiTheme="minorHAnsi" w:hAnsiTheme="minorHAnsi" w:cstheme="minorHAnsi"/>
              <w:color w:val="000000" w:themeColor="text1"/>
              <w:sz w:val="14"/>
              <w:szCs w:val="18"/>
            </w:rPr>
          </w:pPr>
          <w:r w:rsidRPr="001D10E4">
            <w:rPr>
              <w:rFonts w:asciiTheme="minorHAnsi" w:hAnsiTheme="minorHAnsi" w:cstheme="minorHAnsi"/>
              <w:color w:val="000000" w:themeColor="text1"/>
              <w:sz w:val="14"/>
              <w:szCs w:val="18"/>
            </w:rPr>
            <w:t>Zaproszenie do Wstępnych konsultacji rynkowych</w:t>
          </w:r>
        </w:p>
        <w:p w14:paraId="53A9B831" w14:textId="77777777" w:rsidR="001D10E4" w:rsidRPr="001D10E4" w:rsidRDefault="001D10E4" w:rsidP="001D10E4">
          <w:pPr>
            <w:suppressAutoHyphens/>
            <w:ind w:right="187"/>
            <w:rPr>
              <w:rFonts w:asciiTheme="minorHAnsi" w:hAnsiTheme="minorHAnsi" w:cstheme="minorHAnsi"/>
              <w:color w:val="000000" w:themeColor="text1"/>
              <w:sz w:val="14"/>
              <w:szCs w:val="18"/>
            </w:rPr>
          </w:pPr>
          <w:r w:rsidRPr="001D10E4">
            <w:rPr>
              <w:rFonts w:asciiTheme="minorHAnsi" w:hAnsiTheme="minorHAnsi" w:cstheme="minorHAnsi"/>
              <w:color w:val="000000" w:themeColor="text1"/>
              <w:sz w:val="14"/>
              <w:szCs w:val="18"/>
            </w:rPr>
            <w:t>Zakup usługi opieki medycznej dla pracowników i członków rodzin 2027-2028</w:t>
          </w:r>
        </w:p>
        <w:p w14:paraId="5205B493" w14:textId="310C1BD9" w:rsidR="009D3D8A" w:rsidRPr="001D10E4" w:rsidRDefault="001D10E4" w:rsidP="001D10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1D10E4">
            <w:rPr>
              <w:rFonts w:asciiTheme="minorHAnsi" w:hAnsiTheme="minorHAnsi" w:cstheme="minorHAnsi"/>
              <w:color w:val="000000" w:themeColor="text1"/>
              <w:sz w:val="14"/>
              <w:szCs w:val="18"/>
            </w:rPr>
            <w:t>WKR/DYS/CE/ZR/01441/2026</w:t>
          </w:r>
        </w:p>
      </w:tc>
      <w:tc>
        <w:tcPr>
          <w:tcW w:w="977" w:type="dxa"/>
          <w:vAlign w:val="center"/>
        </w:tcPr>
        <w:p w14:paraId="3FED520E" w14:textId="72C65808" w:rsidR="00542165" w:rsidRPr="006B2C28" w:rsidRDefault="00542165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542165" w:rsidRPr="006B2C28" w:rsidRDefault="00542165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8EEE3A0" w:rsidR="00542165" w:rsidRDefault="00542165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542165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542165" w:rsidRPr="006B2C28" w:rsidRDefault="00542165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542165" w:rsidRDefault="005421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73BAC"/>
    <w:multiLevelType w:val="hybridMultilevel"/>
    <w:tmpl w:val="BA500252"/>
    <w:lvl w:ilvl="0" w:tplc="FF8EB8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4403C0"/>
    <w:multiLevelType w:val="multilevel"/>
    <w:tmpl w:val="7BBC6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14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5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7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8227A"/>
    <w:multiLevelType w:val="hybridMultilevel"/>
    <w:tmpl w:val="CF6ABF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70C6065"/>
    <w:multiLevelType w:val="hybridMultilevel"/>
    <w:tmpl w:val="F02EBD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60141"/>
    <w:multiLevelType w:val="hybridMultilevel"/>
    <w:tmpl w:val="395A9FC6"/>
    <w:lvl w:ilvl="0" w:tplc="F3CEB8B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9D1BC3"/>
    <w:multiLevelType w:val="multilevel"/>
    <w:tmpl w:val="AD68ECA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color w:val="002060"/>
        <w:sz w:val="22"/>
        <w:szCs w:val="22"/>
      </w:rPr>
    </w:lvl>
    <w:lvl w:ilvl="1">
      <w:start w:val="1"/>
      <w:numFmt w:val="decimal"/>
      <w:lvlText w:val="%1.%2."/>
      <w:lvlJc w:val="left"/>
      <w:pPr>
        <w:ind w:left="1158" w:hanging="590"/>
      </w:pPr>
      <w:rPr>
        <w:rFonts w:asciiTheme="minorHAnsi" w:hAnsiTheme="minorHAnsi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701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none"/>
      <w:lvlText w:val=""/>
      <w:lvlJc w:val="left"/>
      <w:pPr>
        <w:ind w:left="1701" w:hanging="1701"/>
      </w:pPr>
      <w:rPr>
        <w:rFonts w:hint="default"/>
      </w:rPr>
    </w:lvl>
    <w:lvl w:ilvl="4">
      <w:start w:val="1"/>
      <w:numFmt w:val="decimal"/>
      <w:lvlText w:val="%1.%2.%3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0F5250"/>
    <w:multiLevelType w:val="hybridMultilevel"/>
    <w:tmpl w:val="5E90413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5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99785072">
    <w:abstractNumId w:val="20"/>
  </w:num>
  <w:num w:numId="2" w16cid:durableId="85811886">
    <w:abstractNumId w:val="8"/>
  </w:num>
  <w:num w:numId="3" w16cid:durableId="1632633018">
    <w:abstractNumId w:val="15"/>
  </w:num>
  <w:num w:numId="4" w16cid:durableId="41444320">
    <w:abstractNumId w:val="23"/>
  </w:num>
  <w:num w:numId="5" w16cid:durableId="1554271809">
    <w:abstractNumId w:val="20"/>
  </w:num>
  <w:num w:numId="6" w16cid:durableId="645279938">
    <w:abstractNumId w:val="20"/>
  </w:num>
  <w:num w:numId="7" w16cid:durableId="801847498">
    <w:abstractNumId w:val="4"/>
  </w:num>
  <w:num w:numId="8" w16cid:durableId="2012442022">
    <w:abstractNumId w:val="34"/>
  </w:num>
  <w:num w:numId="9" w16cid:durableId="860314557">
    <w:abstractNumId w:val="19"/>
  </w:num>
  <w:num w:numId="10" w16cid:durableId="281618401">
    <w:abstractNumId w:val="5"/>
  </w:num>
  <w:num w:numId="11" w16cid:durableId="1564101092">
    <w:abstractNumId w:val="16"/>
  </w:num>
  <w:num w:numId="12" w16cid:durableId="590048725">
    <w:abstractNumId w:val="14"/>
  </w:num>
  <w:num w:numId="13" w16cid:durableId="741096955">
    <w:abstractNumId w:val="32"/>
  </w:num>
  <w:num w:numId="14" w16cid:durableId="1067805427">
    <w:abstractNumId w:val="26"/>
  </w:num>
  <w:num w:numId="15" w16cid:durableId="1401250142">
    <w:abstractNumId w:val="18"/>
  </w:num>
  <w:num w:numId="16" w16cid:durableId="153113076">
    <w:abstractNumId w:val="10"/>
  </w:num>
  <w:num w:numId="17" w16cid:durableId="887766057">
    <w:abstractNumId w:val="6"/>
  </w:num>
  <w:num w:numId="18" w16cid:durableId="19215232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20867546">
    <w:abstractNumId w:val="1"/>
  </w:num>
  <w:num w:numId="20" w16cid:durableId="788477930">
    <w:abstractNumId w:val="35"/>
  </w:num>
  <w:num w:numId="21" w16cid:durableId="1140919041">
    <w:abstractNumId w:val="2"/>
  </w:num>
  <w:num w:numId="22" w16cid:durableId="1389180795">
    <w:abstractNumId w:val="17"/>
  </w:num>
  <w:num w:numId="23" w16cid:durableId="392235932">
    <w:abstractNumId w:val="11"/>
  </w:num>
  <w:num w:numId="24" w16cid:durableId="1057048530">
    <w:abstractNumId w:val="25"/>
  </w:num>
  <w:num w:numId="25" w16cid:durableId="1587181788">
    <w:abstractNumId w:val="31"/>
  </w:num>
  <w:num w:numId="26" w16cid:durableId="1111899090">
    <w:abstractNumId w:val="3"/>
  </w:num>
  <w:num w:numId="27" w16cid:durableId="499809814">
    <w:abstractNumId w:val="30"/>
  </w:num>
  <w:num w:numId="28" w16cid:durableId="1658613081">
    <w:abstractNumId w:val="27"/>
  </w:num>
  <w:num w:numId="29" w16cid:durableId="12258747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99892764">
    <w:abstractNumId w:val="21"/>
  </w:num>
  <w:num w:numId="31" w16cid:durableId="967511028">
    <w:abstractNumId w:val="12"/>
  </w:num>
  <w:num w:numId="32" w16cid:durableId="520360205">
    <w:abstractNumId w:val="24"/>
  </w:num>
  <w:num w:numId="33" w16cid:durableId="608313872">
    <w:abstractNumId w:val="13"/>
  </w:num>
  <w:num w:numId="34" w16cid:durableId="64226469">
    <w:abstractNumId w:val="29"/>
  </w:num>
  <w:num w:numId="35" w16cid:durableId="1008210553">
    <w:abstractNumId w:val="22"/>
  </w:num>
  <w:num w:numId="36" w16cid:durableId="69665481">
    <w:abstractNumId w:val="33"/>
  </w:num>
  <w:num w:numId="37" w16cid:durableId="562719571">
    <w:abstractNumId w:val="0"/>
  </w:num>
  <w:num w:numId="38" w16cid:durableId="65617502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C19"/>
    <w:rsid w:val="00010BB9"/>
    <w:rsid w:val="00013A18"/>
    <w:rsid w:val="00014432"/>
    <w:rsid w:val="00015893"/>
    <w:rsid w:val="00020AD3"/>
    <w:rsid w:val="0002424F"/>
    <w:rsid w:val="00026BF5"/>
    <w:rsid w:val="00027947"/>
    <w:rsid w:val="00033582"/>
    <w:rsid w:val="00035C2C"/>
    <w:rsid w:val="00036B40"/>
    <w:rsid w:val="00036D76"/>
    <w:rsid w:val="00040B6D"/>
    <w:rsid w:val="00046553"/>
    <w:rsid w:val="000465DB"/>
    <w:rsid w:val="00051B85"/>
    <w:rsid w:val="00054A92"/>
    <w:rsid w:val="00056904"/>
    <w:rsid w:val="000572D8"/>
    <w:rsid w:val="00057816"/>
    <w:rsid w:val="00060EAD"/>
    <w:rsid w:val="00061676"/>
    <w:rsid w:val="00070A58"/>
    <w:rsid w:val="00070C07"/>
    <w:rsid w:val="00071C98"/>
    <w:rsid w:val="0009045E"/>
    <w:rsid w:val="00091FCC"/>
    <w:rsid w:val="00094799"/>
    <w:rsid w:val="00094EB9"/>
    <w:rsid w:val="00096510"/>
    <w:rsid w:val="000974B1"/>
    <w:rsid w:val="000A531D"/>
    <w:rsid w:val="000A54CA"/>
    <w:rsid w:val="000B0DBD"/>
    <w:rsid w:val="000B60EE"/>
    <w:rsid w:val="000B64E4"/>
    <w:rsid w:val="000C47A9"/>
    <w:rsid w:val="000C679C"/>
    <w:rsid w:val="000C7A6F"/>
    <w:rsid w:val="000D42BE"/>
    <w:rsid w:val="000D5886"/>
    <w:rsid w:val="000E1564"/>
    <w:rsid w:val="000F2452"/>
    <w:rsid w:val="000F257E"/>
    <w:rsid w:val="00101BCF"/>
    <w:rsid w:val="001112C2"/>
    <w:rsid w:val="00124536"/>
    <w:rsid w:val="00125A7F"/>
    <w:rsid w:val="00126CEA"/>
    <w:rsid w:val="0013212A"/>
    <w:rsid w:val="00132B64"/>
    <w:rsid w:val="00136B64"/>
    <w:rsid w:val="0014036E"/>
    <w:rsid w:val="00145125"/>
    <w:rsid w:val="0014785F"/>
    <w:rsid w:val="001642A0"/>
    <w:rsid w:val="00167B53"/>
    <w:rsid w:val="00172460"/>
    <w:rsid w:val="00172B93"/>
    <w:rsid w:val="00175F4C"/>
    <w:rsid w:val="00185AAB"/>
    <w:rsid w:val="00187D5C"/>
    <w:rsid w:val="00190DCB"/>
    <w:rsid w:val="00192A23"/>
    <w:rsid w:val="00194425"/>
    <w:rsid w:val="0019675A"/>
    <w:rsid w:val="00196B98"/>
    <w:rsid w:val="001974F6"/>
    <w:rsid w:val="001A4996"/>
    <w:rsid w:val="001A630E"/>
    <w:rsid w:val="001A7281"/>
    <w:rsid w:val="001B0061"/>
    <w:rsid w:val="001B1C71"/>
    <w:rsid w:val="001C6525"/>
    <w:rsid w:val="001D10E4"/>
    <w:rsid w:val="001D1A8B"/>
    <w:rsid w:val="001D2EB1"/>
    <w:rsid w:val="001D5FF2"/>
    <w:rsid w:val="001E4028"/>
    <w:rsid w:val="001E421A"/>
    <w:rsid w:val="001E5681"/>
    <w:rsid w:val="001E5E4D"/>
    <w:rsid w:val="001E7E73"/>
    <w:rsid w:val="001F3242"/>
    <w:rsid w:val="001F3600"/>
    <w:rsid w:val="001F3F20"/>
    <w:rsid w:val="001F737A"/>
    <w:rsid w:val="002002A8"/>
    <w:rsid w:val="002067F1"/>
    <w:rsid w:val="0020754E"/>
    <w:rsid w:val="00212907"/>
    <w:rsid w:val="002225BB"/>
    <w:rsid w:val="00223D39"/>
    <w:rsid w:val="00224257"/>
    <w:rsid w:val="002247E0"/>
    <w:rsid w:val="0022740B"/>
    <w:rsid w:val="00232765"/>
    <w:rsid w:val="0023392C"/>
    <w:rsid w:val="00233A7D"/>
    <w:rsid w:val="00240096"/>
    <w:rsid w:val="0024291C"/>
    <w:rsid w:val="00242CF4"/>
    <w:rsid w:val="00244B69"/>
    <w:rsid w:val="00246D40"/>
    <w:rsid w:val="00253B81"/>
    <w:rsid w:val="00256497"/>
    <w:rsid w:val="00257F22"/>
    <w:rsid w:val="00261A65"/>
    <w:rsid w:val="00264A06"/>
    <w:rsid w:val="00265B9D"/>
    <w:rsid w:val="00270476"/>
    <w:rsid w:val="00270752"/>
    <w:rsid w:val="0027147E"/>
    <w:rsid w:val="002743D5"/>
    <w:rsid w:val="00276665"/>
    <w:rsid w:val="002768AC"/>
    <w:rsid w:val="0027699C"/>
    <w:rsid w:val="002847A8"/>
    <w:rsid w:val="002874B7"/>
    <w:rsid w:val="002A268F"/>
    <w:rsid w:val="002A3129"/>
    <w:rsid w:val="002A48F7"/>
    <w:rsid w:val="002A7912"/>
    <w:rsid w:val="002B5480"/>
    <w:rsid w:val="002B5C62"/>
    <w:rsid w:val="002B7746"/>
    <w:rsid w:val="002C2220"/>
    <w:rsid w:val="002C470F"/>
    <w:rsid w:val="002D4CAD"/>
    <w:rsid w:val="002E01E2"/>
    <w:rsid w:val="002E1B71"/>
    <w:rsid w:val="002F10CA"/>
    <w:rsid w:val="002F2238"/>
    <w:rsid w:val="002F226A"/>
    <w:rsid w:val="002F6741"/>
    <w:rsid w:val="00303C67"/>
    <w:rsid w:val="00307422"/>
    <w:rsid w:val="00310CB3"/>
    <w:rsid w:val="00332839"/>
    <w:rsid w:val="00347E8D"/>
    <w:rsid w:val="00362C4E"/>
    <w:rsid w:val="00366FFB"/>
    <w:rsid w:val="00371A75"/>
    <w:rsid w:val="00375780"/>
    <w:rsid w:val="00381365"/>
    <w:rsid w:val="00382533"/>
    <w:rsid w:val="00387A0D"/>
    <w:rsid w:val="003903C2"/>
    <w:rsid w:val="00395F60"/>
    <w:rsid w:val="003A448C"/>
    <w:rsid w:val="003A4CC6"/>
    <w:rsid w:val="003A51FD"/>
    <w:rsid w:val="003A5D11"/>
    <w:rsid w:val="003A7C03"/>
    <w:rsid w:val="003B43F5"/>
    <w:rsid w:val="003B5A7D"/>
    <w:rsid w:val="003B66FE"/>
    <w:rsid w:val="003D1148"/>
    <w:rsid w:val="003D30C7"/>
    <w:rsid w:val="003D41B4"/>
    <w:rsid w:val="003D4FEB"/>
    <w:rsid w:val="003D56B1"/>
    <w:rsid w:val="003D6C11"/>
    <w:rsid w:val="003E050D"/>
    <w:rsid w:val="003E25D8"/>
    <w:rsid w:val="003E35CF"/>
    <w:rsid w:val="003E3CCB"/>
    <w:rsid w:val="003E59DD"/>
    <w:rsid w:val="003E70F2"/>
    <w:rsid w:val="003F132F"/>
    <w:rsid w:val="003F257A"/>
    <w:rsid w:val="0040472A"/>
    <w:rsid w:val="00412A34"/>
    <w:rsid w:val="00412E5B"/>
    <w:rsid w:val="00417E23"/>
    <w:rsid w:val="00425092"/>
    <w:rsid w:val="004257E0"/>
    <w:rsid w:val="004367FB"/>
    <w:rsid w:val="00436897"/>
    <w:rsid w:val="00436F85"/>
    <w:rsid w:val="004374DA"/>
    <w:rsid w:val="0044629B"/>
    <w:rsid w:val="00446871"/>
    <w:rsid w:val="00446E2F"/>
    <w:rsid w:val="00455361"/>
    <w:rsid w:val="00463FAE"/>
    <w:rsid w:val="00465EC0"/>
    <w:rsid w:val="00466493"/>
    <w:rsid w:val="00473D75"/>
    <w:rsid w:val="0047759A"/>
    <w:rsid w:val="00480BDF"/>
    <w:rsid w:val="004925D9"/>
    <w:rsid w:val="00492AEE"/>
    <w:rsid w:val="00496273"/>
    <w:rsid w:val="004A6335"/>
    <w:rsid w:val="004A723C"/>
    <w:rsid w:val="004B29F9"/>
    <w:rsid w:val="004B2F09"/>
    <w:rsid w:val="004B3B44"/>
    <w:rsid w:val="004B3EA7"/>
    <w:rsid w:val="004B71C2"/>
    <w:rsid w:val="004C2303"/>
    <w:rsid w:val="004C3186"/>
    <w:rsid w:val="004D154B"/>
    <w:rsid w:val="004D63D5"/>
    <w:rsid w:val="004E1AB0"/>
    <w:rsid w:val="004E7573"/>
    <w:rsid w:val="004E77C8"/>
    <w:rsid w:val="004F0C4A"/>
    <w:rsid w:val="004F13C9"/>
    <w:rsid w:val="004F1EE4"/>
    <w:rsid w:val="004F20AD"/>
    <w:rsid w:val="004F4AED"/>
    <w:rsid w:val="004F5917"/>
    <w:rsid w:val="004F5DE8"/>
    <w:rsid w:val="004F6B10"/>
    <w:rsid w:val="00500C34"/>
    <w:rsid w:val="00511822"/>
    <w:rsid w:val="0051702C"/>
    <w:rsid w:val="00520308"/>
    <w:rsid w:val="005245CA"/>
    <w:rsid w:val="00526926"/>
    <w:rsid w:val="00535E9B"/>
    <w:rsid w:val="00540E5A"/>
    <w:rsid w:val="00542165"/>
    <w:rsid w:val="005453F1"/>
    <w:rsid w:val="005457B7"/>
    <w:rsid w:val="00551FB7"/>
    <w:rsid w:val="005563FF"/>
    <w:rsid w:val="00562E63"/>
    <w:rsid w:val="00574D7E"/>
    <w:rsid w:val="00582CE9"/>
    <w:rsid w:val="0058794A"/>
    <w:rsid w:val="005932BA"/>
    <w:rsid w:val="0059598C"/>
    <w:rsid w:val="00595A9E"/>
    <w:rsid w:val="00597979"/>
    <w:rsid w:val="005A06E5"/>
    <w:rsid w:val="005A2317"/>
    <w:rsid w:val="005A354D"/>
    <w:rsid w:val="005B24A8"/>
    <w:rsid w:val="005B2B6D"/>
    <w:rsid w:val="005B3F04"/>
    <w:rsid w:val="005B65E2"/>
    <w:rsid w:val="005B6DC6"/>
    <w:rsid w:val="005C415F"/>
    <w:rsid w:val="005C6812"/>
    <w:rsid w:val="005D118B"/>
    <w:rsid w:val="005D2D85"/>
    <w:rsid w:val="005D74EB"/>
    <w:rsid w:val="005E4AA3"/>
    <w:rsid w:val="005E79E5"/>
    <w:rsid w:val="005E7F54"/>
    <w:rsid w:val="00607B62"/>
    <w:rsid w:val="00612DD5"/>
    <w:rsid w:val="00623B01"/>
    <w:rsid w:val="00625BB0"/>
    <w:rsid w:val="006261BB"/>
    <w:rsid w:val="00627431"/>
    <w:rsid w:val="00627555"/>
    <w:rsid w:val="006320E3"/>
    <w:rsid w:val="006323C7"/>
    <w:rsid w:val="00635308"/>
    <w:rsid w:val="006374BD"/>
    <w:rsid w:val="00650B3E"/>
    <w:rsid w:val="00650D67"/>
    <w:rsid w:val="00651FDA"/>
    <w:rsid w:val="0065322E"/>
    <w:rsid w:val="00655D2D"/>
    <w:rsid w:val="00655DA8"/>
    <w:rsid w:val="00660237"/>
    <w:rsid w:val="00666D7F"/>
    <w:rsid w:val="00670CE4"/>
    <w:rsid w:val="0067116D"/>
    <w:rsid w:val="0067572D"/>
    <w:rsid w:val="006775EE"/>
    <w:rsid w:val="006808C3"/>
    <w:rsid w:val="00680F7C"/>
    <w:rsid w:val="00685BD4"/>
    <w:rsid w:val="0068674C"/>
    <w:rsid w:val="006911CC"/>
    <w:rsid w:val="00692DE1"/>
    <w:rsid w:val="00694350"/>
    <w:rsid w:val="00696995"/>
    <w:rsid w:val="006A0331"/>
    <w:rsid w:val="006A4275"/>
    <w:rsid w:val="006A782A"/>
    <w:rsid w:val="006B2C26"/>
    <w:rsid w:val="006B49A3"/>
    <w:rsid w:val="006C15F9"/>
    <w:rsid w:val="006C4791"/>
    <w:rsid w:val="006C47A5"/>
    <w:rsid w:val="006C4B70"/>
    <w:rsid w:val="006C6089"/>
    <w:rsid w:val="006C78EF"/>
    <w:rsid w:val="006D16F1"/>
    <w:rsid w:val="006D43D4"/>
    <w:rsid w:val="006D5DE0"/>
    <w:rsid w:val="006E100D"/>
    <w:rsid w:val="006E2000"/>
    <w:rsid w:val="006E5EF6"/>
    <w:rsid w:val="006F3B57"/>
    <w:rsid w:val="006F3D51"/>
    <w:rsid w:val="006F5F72"/>
    <w:rsid w:val="00702CC6"/>
    <w:rsid w:val="0070581F"/>
    <w:rsid w:val="00710355"/>
    <w:rsid w:val="00712695"/>
    <w:rsid w:val="00715360"/>
    <w:rsid w:val="00720ED1"/>
    <w:rsid w:val="007246D0"/>
    <w:rsid w:val="00726953"/>
    <w:rsid w:val="00726BF1"/>
    <w:rsid w:val="00727EC1"/>
    <w:rsid w:val="0073187A"/>
    <w:rsid w:val="007343BE"/>
    <w:rsid w:val="007343C5"/>
    <w:rsid w:val="007421D7"/>
    <w:rsid w:val="00742321"/>
    <w:rsid w:val="00742807"/>
    <w:rsid w:val="0074586F"/>
    <w:rsid w:val="00750A8D"/>
    <w:rsid w:val="00760251"/>
    <w:rsid w:val="007617E0"/>
    <w:rsid w:val="00761F0A"/>
    <w:rsid w:val="007622EB"/>
    <w:rsid w:val="007673CA"/>
    <w:rsid w:val="00772961"/>
    <w:rsid w:val="00776255"/>
    <w:rsid w:val="007811D2"/>
    <w:rsid w:val="007844EB"/>
    <w:rsid w:val="00784DC3"/>
    <w:rsid w:val="00787D9C"/>
    <w:rsid w:val="007948B3"/>
    <w:rsid w:val="00794EFB"/>
    <w:rsid w:val="007967E5"/>
    <w:rsid w:val="007A0F1D"/>
    <w:rsid w:val="007A156F"/>
    <w:rsid w:val="007A1B94"/>
    <w:rsid w:val="007A4536"/>
    <w:rsid w:val="007A7DEF"/>
    <w:rsid w:val="007B094C"/>
    <w:rsid w:val="007B0FF0"/>
    <w:rsid w:val="007B35A7"/>
    <w:rsid w:val="007B50D8"/>
    <w:rsid w:val="007C34CB"/>
    <w:rsid w:val="007C381C"/>
    <w:rsid w:val="007C6687"/>
    <w:rsid w:val="007C67FA"/>
    <w:rsid w:val="007D0675"/>
    <w:rsid w:val="007D1209"/>
    <w:rsid w:val="007D55F7"/>
    <w:rsid w:val="007E4241"/>
    <w:rsid w:val="007F24DF"/>
    <w:rsid w:val="007F5F7B"/>
    <w:rsid w:val="008009E5"/>
    <w:rsid w:val="0080115C"/>
    <w:rsid w:val="00807D09"/>
    <w:rsid w:val="00812E3F"/>
    <w:rsid w:val="008130D5"/>
    <w:rsid w:val="00813601"/>
    <w:rsid w:val="0081735D"/>
    <w:rsid w:val="008217CE"/>
    <w:rsid w:val="00827A7E"/>
    <w:rsid w:val="00831596"/>
    <w:rsid w:val="00831CB7"/>
    <w:rsid w:val="00832BE2"/>
    <w:rsid w:val="00835522"/>
    <w:rsid w:val="00842578"/>
    <w:rsid w:val="00844A0B"/>
    <w:rsid w:val="00847B49"/>
    <w:rsid w:val="00850710"/>
    <w:rsid w:val="00852695"/>
    <w:rsid w:val="008548B7"/>
    <w:rsid w:val="00857549"/>
    <w:rsid w:val="008707CC"/>
    <w:rsid w:val="008778F3"/>
    <w:rsid w:val="00884D47"/>
    <w:rsid w:val="008910CD"/>
    <w:rsid w:val="008A7413"/>
    <w:rsid w:val="008B6316"/>
    <w:rsid w:val="008C195A"/>
    <w:rsid w:val="008C619A"/>
    <w:rsid w:val="008C74CA"/>
    <w:rsid w:val="008C75AB"/>
    <w:rsid w:val="008D3781"/>
    <w:rsid w:val="008D5F72"/>
    <w:rsid w:val="008D6A33"/>
    <w:rsid w:val="008D6FD3"/>
    <w:rsid w:val="008E2EA9"/>
    <w:rsid w:val="008E41A4"/>
    <w:rsid w:val="008E4838"/>
    <w:rsid w:val="008F17DA"/>
    <w:rsid w:val="008F1FB0"/>
    <w:rsid w:val="008F2D38"/>
    <w:rsid w:val="0090379D"/>
    <w:rsid w:val="0090752B"/>
    <w:rsid w:val="00907943"/>
    <w:rsid w:val="00910E6D"/>
    <w:rsid w:val="00911FA5"/>
    <w:rsid w:val="00917F9C"/>
    <w:rsid w:val="00930327"/>
    <w:rsid w:val="00935B17"/>
    <w:rsid w:val="00936AC2"/>
    <w:rsid w:val="00944154"/>
    <w:rsid w:val="00944BEA"/>
    <w:rsid w:val="00944D25"/>
    <w:rsid w:val="0095301A"/>
    <w:rsid w:val="00955DE4"/>
    <w:rsid w:val="0096232C"/>
    <w:rsid w:val="00962604"/>
    <w:rsid w:val="00963642"/>
    <w:rsid w:val="00964A31"/>
    <w:rsid w:val="00965ACD"/>
    <w:rsid w:val="0096615B"/>
    <w:rsid w:val="00967DAD"/>
    <w:rsid w:val="00971C8B"/>
    <w:rsid w:val="00971E24"/>
    <w:rsid w:val="00972B41"/>
    <w:rsid w:val="00974114"/>
    <w:rsid w:val="00980147"/>
    <w:rsid w:val="00983EBF"/>
    <w:rsid w:val="00984E39"/>
    <w:rsid w:val="0098502B"/>
    <w:rsid w:val="00986E3C"/>
    <w:rsid w:val="00987773"/>
    <w:rsid w:val="00992FE3"/>
    <w:rsid w:val="0099653A"/>
    <w:rsid w:val="009A129D"/>
    <w:rsid w:val="009A36CD"/>
    <w:rsid w:val="009A4A3C"/>
    <w:rsid w:val="009A6D93"/>
    <w:rsid w:val="009A7B36"/>
    <w:rsid w:val="009B0956"/>
    <w:rsid w:val="009B3502"/>
    <w:rsid w:val="009B51B6"/>
    <w:rsid w:val="009B5CDA"/>
    <w:rsid w:val="009B633C"/>
    <w:rsid w:val="009C47C2"/>
    <w:rsid w:val="009C48AC"/>
    <w:rsid w:val="009C5C7C"/>
    <w:rsid w:val="009C6FBE"/>
    <w:rsid w:val="009D047A"/>
    <w:rsid w:val="009D1815"/>
    <w:rsid w:val="009D3D8A"/>
    <w:rsid w:val="009D58D0"/>
    <w:rsid w:val="009D5A1B"/>
    <w:rsid w:val="009D7472"/>
    <w:rsid w:val="009E0A88"/>
    <w:rsid w:val="009E1842"/>
    <w:rsid w:val="009E2CB5"/>
    <w:rsid w:val="009E5B5E"/>
    <w:rsid w:val="009F3043"/>
    <w:rsid w:val="009F6BF1"/>
    <w:rsid w:val="00A02C84"/>
    <w:rsid w:val="00A148D6"/>
    <w:rsid w:val="00A20414"/>
    <w:rsid w:val="00A21D48"/>
    <w:rsid w:val="00A21DAA"/>
    <w:rsid w:val="00A260B9"/>
    <w:rsid w:val="00A370AB"/>
    <w:rsid w:val="00A42782"/>
    <w:rsid w:val="00A429BD"/>
    <w:rsid w:val="00A43299"/>
    <w:rsid w:val="00A44642"/>
    <w:rsid w:val="00A467CA"/>
    <w:rsid w:val="00A54823"/>
    <w:rsid w:val="00A54E15"/>
    <w:rsid w:val="00A57E04"/>
    <w:rsid w:val="00A6049B"/>
    <w:rsid w:val="00A62B4C"/>
    <w:rsid w:val="00A730B9"/>
    <w:rsid w:val="00A7626A"/>
    <w:rsid w:val="00A778BC"/>
    <w:rsid w:val="00A809BD"/>
    <w:rsid w:val="00A81CFB"/>
    <w:rsid w:val="00A84F6A"/>
    <w:rsid w:val="00A85D6F"/>
    <w:rsid w:val="00A904AF"/>
    <w:rsid w:val="00A95A13"/>
    <w:rsid w:val="00AA126A"/>
    <w:rsid w:val="00AA134E"/>
    <w:rsid w:val="00AA3417"/>
    <w:rsid w:val="00AA392C"/>
    <w:rsid w:val="00AA50BE"/>
    <w:rsid w:val="00AB17F3"/>
    <w:rsid w:val="00AB24A7"/>
    <w:rsid w:val="00AB3507"/>
    <w:rsid w:val="00AB5621"/>
    <w:rsid w:val="00AB70C3"/>
    <w:rsid w:val="00AB78A2"/>
    <w:rsid w:val="00AB78E8"/>
    <w:rsid w:val="00AC4A8D"/>
    <w:rsid w:val="00AC5A4C"/>
    <w:rsid w:val="00AC654E"/>
    <w:rsid w:val="00AD2C27"/>
    <w:rsid w:val="00AD5D81"/>
    <w:rsid w:val="00AE0FE7"/>
    <w:rsid w:val="00AE1A85"/>
    <w:rsid w:val="00AE5E48"/>
    <w:rsid w:val="00AE7207"/>
    <w:rsid w:val="00AF30DB"/>
    <w:rsid w:val="00AF65C1"/>
    <w:rsid w:val="00AF78FE"/>
    <w:rsid w:val="00AF7E7E"/>
    <w:rsid w:val="00B0459E"/>
    <w:rsid w:val="00B05E1A"/>
    <w:rsid w:val="00B06529"/>
    <w:rsid w:val="00B10201"/>
    <w:rsid w:val="00B10A71"/>
    <w:rsid w:val="00B114E3"/>
    <w:rsid w:val="00B17A2B"/>
    <w:rsid w:val="00B260E3"/>
    <w:rsid w:val="00B3053E"/>
    <w:rsid w:val="00B31C09"/>
    <w:rsid w:val="00B32507"/>
    <w:rsid w:val="00B379DE"/>
    <w:rsid w:val="00B422BD"/>
    <w:rsid w:val="00B44488"/>
    <w:rsid w:val="00B44D65"/>
    <w:rsid w:val="00B45AE7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195"/>
    <w:rsid w:val="00BA0FF4"/>
    <w:rsid w:val="00BA5673"/>
    <w:rsid w:val="00BA5BF3"/>
    <w:rsid w:val="00BA7EFD"/>
    <w:rsid w:val="00BB0255"/>
    <w:rsid w:val="00BB180C"/>
    <w:rsid w:val="00BB2964"/>
    <w:rsid w:val="00BC0355"/>
    <w:rsid w:val="00BC26FF"/>
    <w:rsid w:val="00BC3599"/>
    <w:rsid w:val="00BD1D08"/>
    <w:rsid w:val="00BD5F33"/>
    <w:rsid w:val="00BE0AE4"/>
    <w:rsid w:val="00BE38BB"/>
    <w:rsid w:val="00BF2862"/>
    <w:rsid w:val="00C003C6"/>
    <w:rsid w:val="00C04CE3"/>
    <w:rsid w:val="00C10B09"/>
    <w:rsid w:val="00C12714"/>
    <w:rsid w:val="00C17B1F"/>
    <w:rsid w:val="00C20678"/>
    <w:rsid w:val="00C224EE"/>
    <w:rsid w:val="00C23F3E"/>
    <w:rsid w:val="00C26BC0"/>
    <w:rsid w:val="00C272AD"/>
    <w:rsid w:val="00C27B65"/>
    <w:rsid w:val="00C27B9D"/>
    <w:rsid w:val="00C378AA"/>
    <w:rsid w:val="00C45F7E"/>
    <w:rsid w:val="00C5009D"/>
    <w:rsid w:val="00C53A22"/>
    <w:rsid w:val="00C53D64"/>
    <w:rsid w:val="00C64A07"/>
    <w:rsid w:val="00C6569B"/>
    <w:rsid w:val="00C66B9A"/>
    <w:rsid w:val="00C707D1"/>
    <w:rsid w:val="00C737A1"/>
    <w:rsid w:val="00C77373"/>
    <w:rsid w:val="00C77BCF"/>
    <w:rsid w:val="00C874E6"/>
    <w:rsid w:val="00C9594A"/>
    <w:rsid w:val="00CB2D26"/>
    <w:rsid w:val="00CB3A6F"/>
    <w:rsid w:val="00CB623B"/>
    <w:rsid w:val="00CD05C9"/>
    <w:rsid w:val="00CD2022"/>
    <w:rsid w:val="00CD6A9F"/>
    <w:rsid w:val="00CE2F55"/>
    <w:rsid w:val="00CF1059"/>
    <w:rsid w:val="00D03C12"/>
    <w:rsid w:val="00D10930"/>
    <w:rsid w:val="00D1247E"/>
    <w:rsid w:val="00D21BCE"/>
    <w:rsid w:val="00D26213"/>
    <w:rsid w:val="00D31DD7"/>
    <w:rsid w:val="00D41740"/>
    <w:rsid w:val="00D46A55"/>
    <w:rsid w:val="00D516C1"/>
    <w:rsid w:val="00D53435"/>
    <w:rsid w:val="00D56142"/>
    <w:rsid w:val="00D62493"/>
    <w:rsid w:val="00D6344F"/>
    <w:rsid w:val="00D665A1"/>
    <w:rsid w:val="00D76F00"/>
    <w:rsid w:val="00D80E4A"/>
    <w:rsid w:val="00D84ED4"/>
    <w:rsid w:val="00D9690D"/>
    <w:rsid w:val="00D9793B"/>
    <w:rsid w:val="00DA18BF"/>
    <w:rsid w:val="00DA5893"/>
    <w:rsid w:val="00DA64DB"/>
    <w:rsid w:val="00DA78D2"/>
    <w:rsid w:val="00DA793A"/>
    <w:rsid w:val="00DB1E5E"/>
    <w:rsid w:val="00DB3B99"/>
    <w:rsid w:val="00DB4140"/>
    <w:rsid w:val="00DC76F0"/>
    <w:rsid w:val="00DC7E48"/>
    <w:rsid w:val="00DD06C0"/>
    <w:rsid w:val="00DD470F"/>
    <w:rsid w:val="00DE1789"/>
    <w:rsid w:val="00DE2A42"/>
    <w:rsid w:val="00DE3208"/>
    <w:rsid w:val="00DE5745"/>
    <w:rsid w:val="00DE6E61"/>
    <w:rsid w:val="00DF2ED5"/>
    <w:rsid w:val="00E01CF5"/>
    <w:rsid w:val="00E07F07"/>
    <w:rsid w:val="00E12F47"/>
    <w:rsid w:val="00E13095"/>
    <w:rsid w:val="00E16545"/>
    <w:rsid w:val="00E2123D"/>
    <w:rsid w:val="00E25305"/>
    <w:rsid w:val="00E26C5D"/>
    <w:rsid w:val="00E30B4B"/>
    <w:rsid w:val="00E33932"/>
    <w:rsid w:val="00E413AB"/>
    <w:rsid w:val="00E41451"/>
    <w:rsid w:val="00E45F98"/>
    <w:rsid w:val="00E51BC0"/>
    <w:rsid w:val="00E56B47"/>
    <w:rsid w:val="00E60CA5"/>
    <w:rsid w:val="00E63794"/>
    <w:rsid w:val="00E66F4B"/>
    <w:rsid w:val="00E67ED7"/>
    <w:rsid w:val="00E706C2"/>
    <w:rsid w:val="00E72CD1"/>
    <w:rsid w:val="00E8041E"/>
    <w:rsid w:val="00E825C7"/>
    <w:rsid w:val="00E8731F"/>
    <w:rsid w:val="00E92F67"/>
    <w:rsid w:val="00E95B91"/>
    <w:rsid w:val="00E97D62"/>
    <w:rsid w:val="00EA471D"/>
    <w:rsid w:val="00EA6557"/>
    <w:rsid w:val="00EA6B97"/>
    <w:rsid w:val="00EB216E"/>
    <w:rsid w:val="00EB7EE0"/>
    <w:rsid w:val="00EC07C0"/>
    <w:rsid w:val="00EC1497"/>
    <w:rsid w:val="00EC22FA"/>
    <w:rsid w:val="00EC30C5"/>
    <w:rsid w:val="00ED2FD4"/>
    <w:rsid w:val="00ED4285"/>
    <w:rsid w:val="00ED484D"/>
    <w:rsid w:val="00EE03C7"/>
    <w:rsid w:val="00EE4D29"/>
    <w:rsid w:val="00EE5E2C"/>
    <w:rsid w:val="00EF6DD7"/>
    <w:rsid w:val="00F01E75"/>
    <w:rsid w:val="00F05E15"/>
    <w:rsid w:val="00F1726F"/>
    <w:rsid w:val="00F21DD8"/>
    <w:rsid w:val="00F25128"/>
    <w:rsid w:val="00F32BD1"/>
    <w:rsid w:val="00F35274"/>
    <w:rsid w:val="00F36DE9"/>
    <w:rsid w:val="00F377D2"/>
    <w:rsid w:val="00F4718C"/>
    <w:rsid w:val="00F47EFB"/>
    <w:rsid w:val="00F527EB"/>
    <w:rsid w:val="00F5368C"/>
    <w:rsid w:val="00F57F56"/>
    <w:rsid w:val="00F65859"/>
    <w:rsid w:val="00F664AA"/>
    <w:rsid w:val="00F71902"/>
    <w:rsid w:val="00F724BA"/>
    <w:rsid w:val="00F751D8"/>
    <w:rsid w:val="00F803DA"/>
    <w:rsid w:val="00F835B4"/>
    <w:rsid w:val="00F86823"/>
    <w:rsid w:val="00F86F11"/>
    <w:rsid w:val="00F90B96"/>
    <w:rsid w:val="00F91073"/>
    <w:rsid w:val="00FA0ED7"/>
    <w:rsid w:val="00FA0F6A"/>
    <w:rsid w:val="00FA6301"/>
    <w:rsid w:val="00FB0646"/>
    <w:rsid w:val="00FB61C7"/>
    <w:rsid w:val="00FB6248"/>
    <w:rsid w:val="00FC4CEE"/>
    <w:rsid w:val="00FC721A"/>
    <w:rsid w:val="00FC7BB0"/>
    <w:rsid w:val="00FD22AB"/>
    <w:rsid w:val="00FD2808"/>
    <w:rsid w:val="00FD3338"/>
    <w:rsid w:val="00FE13ED"/>
    <w:rsid w:val="00FE2D1E"/>
    <w:rsid w:val="00FE2FDB"/>
    <w:rsid w:val="00FE4AEE"/>
    <w:rsid w:val="00FE53C8"/>
    <w:rsid w:val="00FE69D4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C15F9"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692DE1"/>
    <w:pPr>
      <w:spacing w:after="0"/>
    </w:pPr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F2238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F223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F22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4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1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1.1_WKR_Pytania i odpowiedzi.docx</dmsv2BaseFileName>
    <dmsv2BaseDisplayName xmlns="http://schemas.microsoft.com/sharepoint/v3">Załącznik nr 1.1_WKR_Pytania i odpowiedzi</dmsv2BaseDisplayName>
    <dmsv2SWPP2ObjectNumber xmlns="http://schemas.microsoft.com/sharepoint/v3">WKR/DYS/CE/ZR/01441/2026                          </dmsv2SWPP2ObjectNumber>
    <dmsv2SWPP2SumMD5 xmlns="http://schemas.microsoft.com/sharepoint/v3">26fe582af4dc35a59372b2b680adfc3b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713781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25043364</dmsv2BaseClientSystemDocumentID>
    <dmsv2BaseModifiedByID xmlns="http://schemas.microsoft.com/sharepoint/v3">11400093</dmsv2BaseModifiedByID>
    <dmsv2BaseCreatedByID xmlns="http://schemas.microsoft.com/sharepoint/v3">11400093</dmsv2BaseCreatedByID>
    <dmsv2SWPP2ObjectDepartment xmlns="http://schemas.microsoft.com/sharepoint/v3">0000000100070004000000050000</dmsv2SWPP2ObjectDepartment>
    <dmsv2SWPP2ObjectName xmlns="http://schemas.microsoft.com/sharepoint/v3">Postępowanie</dmsv2SWPP2ObjectName>
    <_dlc_DocId xmlns="a19cb1c7-c5c7-46d4-85ae-d83685407bba">FJ3FSM7XJ42E-1195302456-12270</_dlc_DocId>
    <_dlc_DocIdUrl xmlns="a19cb1c7-c5c7-46d4-85ae-d83685407bba">
      <Url>https://swpp2.dms.gkpge.pl/sites/43/_layouts/15/DocIdRedir.aspx?ID=FJ3FSM7XJ42E-1195302456-12270</Url>
      <Description>FJ3FSM7XJ42E-1195302456-12270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B27748-AC1F-45CD-AF2E-9169C0AF2654}"/>
</file>

<file path=customXml/itemProps2.xml><?xml version="1.0" encoding="utf-8"?>
<ds:datastoreItem xmlns:ds="http://schemas.openxmlformats.org/officeDocument/2006/customXml" ds:itemID="{3B6D19A5-4E48-4267-8586-FA5294D44B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5F03C24-4300-4DF9-BA73-BF4EA7CB12B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145</TotalTime>
  <Pages>4</Pages>
  <Words>974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Wojtas Małgorzata [PGE Dystrybucja S.A.]</dc:creator>
  <cp:keywords/>
  <dc:description/>
  <cp:lastModifiedBy>Brzychcy Michał [PGE Dystrybucja S.A.]</cp:lastModifiedBy>
  <cp:revision>48</cp:revision>
  <cp:lastPrinted>2024-07-15T11:21:00Z</cp:lastPrinted>
  <dcterms:created xsi:type="dcterms:W3CDTF">2026-04-15T12:38:00Z</dcterms:created>
  <dcterms:modified xsi:type="dcterms:W3CDTF">2026-04-24T10:51:00Z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2025-09-26T09:04:57Z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34511b0f-c0dd-4a05-8252-957d989b1909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ae2356c8-1cdf-4555-b3a0-22cd5c2f3d27</vt:lpwstr>
  </property>
</Properties>
</file>